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F918A" w14:textId="77777777" w:rsidR="00DB68BD" w:rsidRPr="00E4554C" w:rsidRDefault="00112DCB" w:rsidP="00DB68BD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Predmet:</w:t>
      </w:r>
      <w:r>
        <w:rPr>
          <w:rFonts w:cs="Arial"/>
        </w:rPr>
        <w:tab/>
      </w:r>
      <w:r w:rsidR="00DB68BD" w:rsidRPr="00E4554C">
        <w:rPr>
          <w:rFonts w:cs="Arial"/>
        </w:rPr>
        <w:t>Storitve strokovnega nadzora in koordinatorja za zagotavljanje varnosti in zdravja pri delu za obdobje 4 let</w:t>
      </w:r>
    </w:p>
    <w:p w14:paraId="67AF0E3B" w14:textId="19B20B07" w:rsidR="00112DCB" w:rsidRDefault="00112DCB" w:rsidP="00112DCB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 </w:t>
      </w:r>
      <w:r w:rsidR="00703B8F">
        <w:rPr>
          <w:rFonts w:cs="Arial"/>
        </w:rPr>
        <w:t>ODOS</w:t>
      </w:r>
      <w:r>
        <w:rPr>
          <w:rFonts w:cs="Arial"/>
        </w:rPr>
        <w:t xml:space="preserve">: </w:t>
      </w:r>
      <w:r w:rsidR="00834215">
        <w:rPr>
          <w:rFonts w:cs="Arial"/>
        </w:rPr>
        <w:t>4302-0028/2021</w:t>
      </w:r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47141FE8" w14:textId="77777777" w:rsidR="006101A2" w:rsidRPr="00E85432" w:rsidRDefault="00164488" w:rsidP="006101A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</w:t>
      </w:r>
      <w:r w:rsidR="00E85432">
        <w:rPr>
          <w:rFonts w:cs="Arial"/>
          <w:b/>
        </w:rPr>
        <w:t xml:space="preserve">VAŽNEJŠIH </w:t>
      </w:r>
      <w:r w:rsidR="00DB68BD">
        <w:rPr>
          <w:rFonts w:cs="Arial"/>
          <w:b/>
        </w:rPr>
        <w:t xml:space="preserve">IZVEDENIH </w:t>
      </w:r>
      <w:r w:rsidR="0040409C">
        <w:rPr>
          <w:rFonts w:cs="Arial"/>
          <w:b/>
        </w:rPr>
        <w:t>STORITEV</w:t>
      </w:r>
      <w:r w:rsidRPr="0071168C">
        <w:rPr>
          <w:rFonts w:cs="Arial"/>
          <w:b/>
        </w:rPr>
        <w:t xml:space="preserve"> (</w:t>
      </w:r>
      <w:r w:rsidR="00525B8A" w:rsidRPr="0071168C">
        <w:rPr>
          <w:rFonts w:cs="Arial"/>
          <w:b/>
        </w:rPr>
        <w:t>REFERENC</w:t>
      </w:r>
      <w:r w:rsidRPr="0071168C">
        <w:rPr>
          <w:rFonts w:cs="Arial"/>
          <w:b/>
        </w:rPr>
        <w:t>)</w:t>
      </w:r>
      <w:r w:rsidR="00E85432" w:rsidRPr="0071168C">
        <w:rPr>
          <w:rFonts w:cs="Arial"/>
          <w:b/>
        </w:rPr>
        <w:t xml:space="preserve"> </w:t>
      </w:r>
      <w:r w:rsidR="0040409C">
        <w:rPr>
          <w:rFonts w:cs="Arial"/>
          <w:b/>
        </w:rPr>
        <w:t>NOMINIRANEGA STROKOVNEGA NADZORNIKA ZA GRADBENO – OBRTNIŠKA DELA</w:t>
      </w:r>
      <w:r w:rsidR="00654388">
        <w:rPr>
          <w:rFonts w:cs="Arial"/>
          <w:b/>
        </w:rPr>
        <w:t xml:space="preserve"> (SKLOP 1)</w:t>
      </w:r>
    </w:p>
    <w:p w14:paraId="6A18D3A2" w14:textId="77777777" w:rsidR="006101A2" w:rsidRDefault="006101A2" w:rsidP="006101A2">
      <w:pPr>
        <w:tabs>
          <w:tab w:val="left" w:pos="1083"/>
        </w:tabs>
        <w:rPr>
          <w:rFonts w:cs="Arial"/>
        </w:rPr>
      </w:pPr>
    </w:p>
    <w:p w14:paraId="557BCB36" w14:textId="77777777" w:rsidR="007F23E7" w:rsidRPr="00E85432" w:rsidRDefault="007F23E7" w:rsidP="006101A2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5953"/>
      </w:tblGrid>
      <w:tr w:rsidR="00333F30" w14:paraId="33802397" w14:textId="77777777" w:rsidTr="00333F30">
        <w:tc>
          <w:tcPr>
            <w:tcW w:w="3756" w:type="dxa"/>
          </w:tcPr>
          <w:p w14:paraId="092FBCE6" w14:textId="77777777" w:rsidR="00333F30" w:rsidRDefault="00333F30" w:rsidP="0040409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Naziv sodelujočega podjetja pri katerem je oseba zaposlena: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076E74B6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33F30" w14:paraId="0917ED51" w14:textId="77777777" w:rsidTr="00333F30">
        <w:tc>
          <w:tcPr>
            <w:tcW w:w="3756" w:type="dxa"/>
          </w:tcPr>
          <w:p w14:paraId="55E2178B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5DAE1878" w14:textId="77777777" w:rsidR="00333F30" w:rsidRDefault="00333F30" w:rsidP="0040409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</w:t>
            </w:r>
            <w:r w:rsidR="0040409C">
              <w:rPr>
                <w:rFonts w:cs="Arial"/>
              </w:rPr>
              <w:t>strokovnega nadzornika</w:t>
            </w:r>
            <w:r>
              <w:rPr>
                <w:rFonts w:cs="Arial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7AED9FC9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33F30" w14:paraId="3CC780CA" w14:textId="77777777" w:rsidTr="00333F30">
        <w:tc>
          <w:tcPr>
            <w:tcW w:w="3756" w:type="dxa"/>
          </w:tcPr>
          <w:p w14:paraId="75F7E350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41D85851" w14:textId="77777777" w:rsidR="00333F30" w:rsidRDefault="0040409C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Št. let delovnih izkušenj </w:t>
            </w:r>
            <w:r w:rsidRPr="0040409C">
              <w:rPr>
                <w:rFonts w:cs="Arial"/>
                <w:i/>
              </w:rPr>
              <w:t>/navedejo se delovne izkušnje iz tega področja, ki je nominiran/</w:t>
            </w:r>
            <w:r w:rsidR="00333F30" w:rsidRPr="00E85432">
              <w:rPr>
                <w:rFonts w:cs="Arial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23C0F6C4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33F30" w14:paraId="4B522F16" w14:textId="77777777" w:rsidTr="00333F30">
        <w:tc>
          <w:tcPr>
            <w:tcW w:w="3756" w:type="dxa"/>
          </w:tcPr>
          <w:p w14:paraId="4CA49914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619169FB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zobrazba: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229BBA98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33F30" w14:paraId="230E7064" w14:textId="77777777" w:rsidTr="00333F30">
        <w:tc>
          <w:tcPr>
            <w:tcW w:w="3756" w:type="dxa"/>
          </w:tcPr>
          <w:p w14:paraId="2AE53EFA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37ADCA72" w14:textId="77777777" w:rsidR="00333F30" w:rsidRDefault="00333F30" w:rsidP="00165FC3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>t. IZS</w:t>
            </w:r>
            <w:r>
              <w:rPr>
                <w:rFonts w:cs="Arial"/>
              </w:rPr>
              <w:t xml:space="preserve"> / </w:t>
            </w:r>
            <w:r w:rsidR="00165FC3">
              <w:rPr>
                <w:rFonts w:cs="Arial"/>
              </w:rPr>
              <w:t>ZAPS: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213C5826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7BFA63D9" w14:textId="77777777" w:rsidR="00333F30" w:rsidRDefault="00333F30" w:rsidP="00E71F4F">
      <w:pPr>
        <w:rPr>
          <w:rFonts w:cs="Arial"/>
        </w:rPr>
      </w:pPr>
    </w:p>
    <w:p w14:paraId="4FD56C86" w14:textId="77777777" w:rsidR="006101A2" w:rsidRPr="00E85432" w:rsidRDefault="006101A2" w:rsidP="006101A2">
      <w:pPr>
        <w:jc w:val="both"/>
        <w:rPr>
          <w:rFonts w:cs="Arial"/>
        </w:rPr>
      </w:pPr>
      <w:r w:rsidRPr="00814D34">
        <w:rPr>
          <w:rFonts w:cs="Arial"/>
        </w:rPr>
        <w:t xml:space="preserve">Prilagamo seznam referenc uspešno zaključenih projektov skladno z zahtevami iz navodil </w:t>
      </w:r>
      <w:r w:rsidR="00DD3F3A" w:rsidRPr="00814D34">
        <w:rPr>
          <w:rFonts w:cs="Arial"/>
        </w:rPr>
        <w:t xml:space="preserve">ponudnikom </w:t>
      </w:r>
      <w:r w:rsidRPr="00814D34">
        <w:rPr>
          <w:rFonts w:cs="Arial"/>
        </w:rPr>
        <w:t>za pripravo ponudbe.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277"/>
        <w:gridCol w:w="1559"/>
        <w:gridCol w:w="1134"/>
        <w:gridCol w:w="1276"/>
        <w:gridCol w:w="1559"/>
        <w:gridCol w:w="1559"/>
        <w:gridCol w:w="1701"/>
      </w:tblGrid>
      <w:tr w:rsidR="00654388" w:rsidRPr="00E85432" w14:paraId="621B05A5" w14:textId="77777777" w:rsidTr="00654388">
        <w:trPr>
          <w:trHeight w:val="827"/>
        </w:trPr>
        <w:tc>
          <w:tcPr>
            <w:tcW w:w="425" w:type="dxa"/>
          </w:tcPr>
          <w:p w14:paraId="49B131B6" w14:textId="77777777" w:rsidR="00654388" w:rsidRPr="00E85432" w:rsidRDefault="00654388" w:rsidP="0029298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277" w:type="dxa"/>
          </w:tcPr>
          <w:p w14:paraId="2DCCF593" w14:textId="77777777" w:rsidR="00654388" w:rsidRPr="00E85432" w:rsidRDefault="00654388" w:rsidP="00292982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Naročnik oz. investitor (naziv, naslov)</w:t>
            </w:r>
          </w:p>
        </w:tc>
        <w:tc>
          <w:tcPr>
            <w:tcW w:w="1559" w:type="dxa"/>
          </w:tcPr>
          <w:p w14:paraId="2AF5D5CE" w14:textId="77777777" w:rsidR="00654388" w:rsidRPr="00E85432" w:rsidRDefault="00654388" w:rsidP="00292982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Odgovorna oseba naročnika za naročilo (ime in priimek ter položaj odg. osebe, tel.</w:t>
            </w:r>
            <w:r>
              <w:rPr>
                <w:rFonts w:cs="Arial"/>
              </w:rPr>
              <w:t xml:space="preserve"> </w:t>
            </w:r>
            <w:r w:rsidRPr="00E85432">
              <w:rPr>
                <w:rFonts w:cs="Arial"/>
              </w:rPr>
              <w:t>štev.</w:t>
            </w:r>
            <w:r>
              <w:rPr>
                <w:rFonts w:cs="Arial"/>
              </w:rPr>
              <w:t>, e-naslov</w:t>
            </w:r>
            <w:r w:rsidRPr="00E85432">
              <w:rPr>
                <w:rFonts w:cs="Arial"/>
              </w:rPr>
              <w:t>)</w:t>
            </w:r>
          </w:p>
        </w:tc>
        <w:tc>
          <w:tcPr>
            <w:tcW w:w="1134" w:type="dxa"/>
          </w:tcPr>
          <w:p w14:paraId="34180BAA" w14:textId="77777777" w:rsidR="00654388" w:rsidRPr="00E85432" w:rsidRDefault="00654388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 oz. naročila</w:t>
            </w:r>
          </w:p>
        </w:tc>
        <w:tc>
          <w:tcPr>
            <w:tcW w:w="1276" w:type="dxa"/>
          </w:tcPr>
          <w:p w14:paraId="19844BB5" w14:textId="77777777" w:rsidR="00654388" w:rsidRDefault="00654388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izvedene storitve </w:t>
            </w:r>
          </w:p>
          <w:p w14:paraId="03591528" w14:textId="77777777" w:rsidR="00654388" w:rsidRPr="00E85432" w:rsidRDefault="00654388" w:rsidP="00654388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14:paraId="0B8D4E11" w14:textId="77777777" w:rsidR="00654388" w:rsidRDefault="00654388" w:rsidP="00654388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Naziv objekta in vrsta </w:t>
            </w:r>
            <w:r>
              <w:rPr>
                <w:rFonts w:cs="Arial"/>
              </w:rPr>
              <w:t xml:space="preserve">del </w:t>
            </w:r>
          </w:p>
          <w:p w14:paraId="46F88DEF" w14:textId="77777777" w:rsidR="00654388" w:rsidRPr="00E85432" w:rsidRDefault="00654388" w:rsidP="00654388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14:paraId="4869E6A9" w14:textId="77777777" w:rsidR="00654388" w:rsidRPr="001A5069" w:rsidRDefault="00654388" w:rsidP="00654388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Vrednost del</w:t>
            </w:r>
          </w:p>
          <w:p w14:paraId="21C2BD42" w14:textId="77777777" w:rsidR="00654388" w:rsidRDefault="00654388" w:rsidP="00654388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(v EUR brez DDV)</w:t>
            </w:r>
          </w:p>
          <w:p w14:paraId="46E35AFA" w14:textId="77777777" w:rsidR="00654388" w:rsidRPr="00E85432" w:rsidRDefault="00DB68BD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  <w:i/>
                <w:sz w:val="18"/>
                <w:szCs w:val="18"/>
              </w:rPr>
              <w:t>/</w:t>
            </w:r>
            <w:r w:rsidR="00654388" w:rsidRPr="00CC16CB">
              <w:rPr>
                <w:rFonts w:cs="Arial"/>
                <w:i/>
                <w:sz w:val="18"/>
                <w:szCs w:val="18"/>
              </w:rPr>
              <w:t>navede se vrednost celotne investicije</w:t>
            </w:r>
            <w:r w:rsidR="00FF52DB">
              <w:rPr>
                <w:rFonts w:cs="Arial"/>
                <w:i/>
                <w:sz w:val="18"/>
                <w:szCs w:val="18"/>
              </w:rPr>
              <w:t xml:space="preserve"> </w:t>
            </w:r>
            <w:r w:rsidR="00FF52DB" w:rsidRPr="00FB12A1">
              <w:rPr>
                <w:rFonts w:cs="Arial"/>
                <w:b/>
                <w:bCs/>
                <w:i/>
                <w:sz w:val="18"/>
                <w:szCs w:val="18"/>
                <w:u w:val="single"/>
              </w:rPr>
              <w:t>in</w:t>
            </w:r>
            <w:r w:rsidR="00654388" w:rsidRPr="00CC16CB">
              <w:rPr>
                <w:rFonts w:cs="Arial"/>
                <w:i/>
                <w:sz w:val="18"/>
                <w:szCs w:val="18"/>
              </w:rPr>
              <w:t xml:space="preserve"> vrednost posameznih</w:t>
            </w:r>
            <w:r w:rsidR="00654388">
              <w:rPr>
                <w:rFonts w:cs="Arial"/>
                <w:i/>
                <w:sz w:val="18"/>
                <w:szCs w:val="18"/>
              </w:rPr>
              <w:t xml:space="preserve"> del (gradbeno – obrtniška dela)</w:t>
            </w:r>
            <w:r>
              <w:rPr>
                <w:rFonts w:cs="Arial"/>
                <w:i/>
                <w:sz w:val="18"/>
                <w:szCs w:val="18"/>
              </w:rPr>
              <w:t>/</w:t>
            </w:r>
            <w:r w:rsidR="00654388" w:rsidRPr="00CC16CB">
              <w:rPr>
                <w:rFonts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1B260609" w14:textId="77777777" w:rsidR="00654388" w:rsidRDefault="00654388" w:rsidP="00654388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 storitve </w:t>
            </w:r>
          </w:p>
          <w:p w14:paraId="1CC23940" w14:textId="77777777" w:rsidR="00654388" w:rsidRPr="00E85432" w:rsidRDefault="00654388" w:rsidP="00654388">
            <w:pPr>
              <w:jc w:val="center"/>
              <w:rPr>
                <w:rFonts w:cs="Arial"/>
              </w:rPr>
            </w:pPr>
            <w:r w:rsidRPr="001A7505">
              <w:rPr>
                <w:rFonts w:cs="Arial"/>
                <w:i/>
                <w:sz w:val="18"/>
                <w:szCs w:val="18"/>
              </w:rPr>
              <w:t xml:space="preserve">/navede se </w:t>
            </w:r>
            <w:r>
              <w:rPr>
                <w:rFonts w:cs="Arial"/>
                <w:i/>
                <w:sz w:val="18"/>
                <w:szCs w:val="18"/>
              </w:rPr>
              <w:t xml:space="preserve">mesec in leto </w:t>
            </w:r>
            <w:r w:rsidRPr="001A7505">
              <w:rPr>
                <w:rFonts w:cs="Arial"/>
                <w:i/>
                <w:sz w:val="18"/>
                <w:szCs w:val="18"/>
              </w:rPr>
              <w:t>zaključe</w:t>
            </w:r>
            <w:r>
              <w:rPr>
                <w:rFonts w:cs="Arial"/>
                <w:i/>
                <w:sz w:val="18"/>
                <w:szCs w:val="18"/>
              </w:rPr>
              <w:t>ne</w:t>
            </w:r>
            <w:r w:rsidRPr="001A7505">
              <w:rPr>
                <w:rFonts w:cs="Arial"/>
                <w:i/>
                <w:sz w:val="18"/>
                <w:szCs w:val="18"/>
              </w:rPr>
              <w:t xml:space="preserve"> izvedene storitve/</w:t>
            </w:r>
          </w:p>
        </w:tc>
      </w:tr>
      <w:tr w:rsidR="00654388" w:rsidRPr="00E85432" w14:paraId="43617877" w14:textId="77777777" w:rsidTr="00654388">
        <w:trPr>
          <w:trHeight w:val="612"/>
        </w:trPr>
        <w:tc>
          <w:tcPr>
            <w:tcW w:w="425" w:type="dxa"/>
          </w:tcPr>
          <w:p w14:paraId="41B46A07" w14:textId="77777777" w:rsidR="00654388" w:rsidRPr="00E85432" w:rsidRDefault="00654388" w:rsidP="00292982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41545547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5B584A40" w14:textId="77777777" w:rsidR="00654388" w:rsidRDefault="00654388" w:rsidP="00292982">
            <w:pPr>
              <w:rPr>
                <w:rFonts w:cs="Arial"/>
              </w:rPr>
            </w:pPr>
          </w:p>
          <w:p w14:paraId="652561B3" w14:textId="77777777" w:rsidR="00654388" w:rsidRDefault="00654388" w:rsidP="00292982">
            <w:pPr>
              <w:rPr>
                <w:rFonts w:cs="Arial"/>
              </w:rPr>
            </w:pPr>
          </w:p>
          <w:p w14:paraId="6621F1CF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3F466D9D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0BE7EA98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5B1F726E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075BC0D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FBC339D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1214CF4D" w14:textId="77777777" w:rsidR="00654388" w:rsidRPr="00E85432" w:rsidRDefault="00654388" w:rsidP="00292982">
            <w:pPr>
              <w:rPr>
                <w:rFonts w:cs="Arial"/>
              </w:rPr>
            </w:pPr>
          </w:p>
        </w:tc>
      </w:tr>
      <w:tr w:rsidR="00654388" w:rsidRPr="00E85432" w14:paraId="6E092CB1" w14:textId="77777777" w:rsidTr="00654388">
        <w:trPr>
          <w:trHeight w:val="612"/>
        </w:trPr>
        <w:tc>
          <w:tcPr>
            <w:tcW w:w="425" w:type="dxa"/>
          </w:tcPr>
          <w:p w14:paraId="0D574F9D" w14:textId="77777777" w:rsidR="00654388" w:rsidRPr="00E85432" w:rsidRDefault="00654388" w:rsidP="00292982">
            <w:pPr>
              <w:rPr>
                <w:rFonts w:cs="Arial"/>
              </w:rPr>
            </w:pPr>
            <w:r w:rsidRPr="00E85432">
              <w:rPr>
                <w:rFonts w:cs="Arial"/>
              </w:rPr>
              <w:t>2.</w:t>
            </w:r>
          </w:p>
          <w:p w14:paraId="69960077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3A9CCB8B" w14:textId="77777777" w:rsidR="00654388" w:rsidRDefault="00654388" w:rsidP="00292982">
            <w:pPr>
              <w:rPr>
                <w:rFonts w:cs="Arial"/>
              </w:rPr>
            </w:pPr>
          </w:p>
          <w:p w14:paraId="2C396612" w14:textId="77777777" w:rsidR="00654388" w:rsidRDefault="00654388" w:rsidP="00292982">
            <w:pPr>
              <w:rPr>
                <w:rFonts w:cs="Arial"/>
              </w:rPr>
            </w:pPr>
          </w:p>
          <w:p w14:paraId="310D7A76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D1FC400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76AF2A9C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39029131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3288DBA5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75F106C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2505E404" w14:textId="77777777" w:rsidR="00654388" w:rsidRPr="00E85432" w:rsidRDefault="00654388" w:rsidP="00292982">
            <w:pPr>
              <w:rPr>
                <w:rFonts w:cs="Arial"/>
              </w:rPr>
            </w:pPr>
          </w:p>
        </w:tc>
      </w:tr>
      <w:tr w:rsidR="00654388" w:rsidRPr="00E85432" w14:paraId="436B9D60" w14:textId="77777777" w:rsidTr="00654388">
        <w:trPr>
          <w:trHeight w:val="623"/>
        </w:trPr>
        <w:tc>
          <w:tcPr>
            <w:tcW w:w="425" w:type="dxa"/>
          </w:tcPr>
          <w:p w14:paraId="710467D3" w14:textId="77777777" w:rsidR="00654388" w:rsidRPr="00E85432" w:rsidRDefault="00654388" w:rsidP="00292982">
            <w:pPr>
              <w:rPr>
                <w:rFonts w:cs="Arial"/>
              </w:rPr>
            </w:pPr>
            <w:r w:rsidRPr="00E85432">
              <w:rPr>
                <w:rFonts w:cs="Arial"/>
              </w:rPr>
              <w:t>3.</w:t>
            </w:r>
          </w:p>
          <w:p w14:paraId="51100EA6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700EE007" w14:textId="77777777" w:rsidR="00654388" w:rsidRDefault="00654388" w:rsidP="00292982">
            <w:pPr>
              <w:rPr>
                <w:rFonts w:cs="Arial"/>
              </w:rPr>
            </w:pPr>
          </w:p>
          <w:p w14:paraId="05B551B3" w14:textId="77777777" w:rsidR="00654388" w:rsidRDefault="00654388" w:rsidP="00292982">
            <w:pPr>
              <w:rPr>
                <w:rFonts w:cs="Arial"/>
              </w:rPr>
            </w:pPr>
          </w:p>
          <w:p w14:paraId="180BFBE6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ECB5F0E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7B0A4DE9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555BDBD4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00D3B58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6AA64F3" w14:textId="77777777" w:rsidR="00654388" w:rsidRPr="00E85432" w:rsidRDefault="00654388" w:rsidP="00292982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61EFB124" w14:textId="77777777" w:rsidR="00654388" w:rsidRPr="00E85432" w:rsidRDefault="00654388" w:rsidP="00292982">
            <w:pPr>
              <w:rPr>
                <w:rFonts w:cs="Arial"/>
              </w:rPr>
            </w:pPr>
          </w:p>
        </w:tc>
      </w:tr>
    </w:tbl>
    <w:p w14:paraId="128149EA" w14:textId="77777777" w:rsidR="00E50DC5" w:rsidRDefault="00E50DC5" w:rsidP="006101A2">
      <w:pPr>
        <w:jc w:val="both"/>
        <w:rPr>
          <w:rFonts w:cs="Arial"/>
        </w:rPr>
      </w:pPr>
    </w:p>
    <w:p w14:paraId="000EFD5B" w14:textId="77777777" w:rsidR="00834215" w:rsidRDefault="00834215" w:rsidP="00E50DC5">
      <w:pPr>
        <w:jc w:val="both"/>
        <w:rPr>
          <w:rFonts w:cs="Arial"/>
        </w:rPr>
      </w:pPr>
    </w:p>
    <w:p w14:paraId="03BC8E70" w14:textId="36D0B726" w:rsidR="00E50DC5" w:rsidRPr="00E85432" w:rsidRDefault="00E50DC5" w:rsidP="00E50DC5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73B11B87" w14:textId="77777777" w:rsidR="00E50DC5" w:rsidRPr="00E85432" w:rsidRDefault="00E50DC5" w:rsidP="00E50DC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    Po</w:t>
      </w:r>
      <w:r w:rsidRPr="00E85432">
        <w:rPr>
          <w:rFonts w:cs="Arial"/>
        </w:rPr>
        <w:t>dpis zakonitega zastopnika</w:t>
      </w:r>
    </w:p>
    <w:p w14:paraId="6C79F6C3" w14:textId="77777777" w:rsidR="00FF0997" w:rsidRDefault="00FF0997" w:rsidP="00FF0997">
      <w:pPr>
        <w:rPr>
          <w:rFonts w:cs="Arial"/>
          <w:i/>
        </w:rPr>
      </w:pPr>
    </w:p>
    <w:p w14:paraId="1DFC8643" w14:textId="77777777" w:rsidR="00FF52DB" w:rsidRPr="0091751F" w:rsidRDefault="006101A2" w:rsidP="00FF52DB">
      <w:pPr>
        <w:jc w:val="both"/>
        <w:rPr>
          <w:i/>
        </w:rPr>
      </w:pPr>
      <w:r w:rsidRPr="00FF0997">
        <w:rPr>
          <w:rFonts w:cs="Arial"/>
          <w:i/>
        </w:rPr>
        <w:t>Ta obrazec je sestavni del in priloga ponudbe, s katero se prijavljamo na razpis za izvedbo javnega naročila.</w:t>
      </w:r>
      <w:r w:rsidR="00FF52DB">
        <w:rPr>
          <w:rFonts w:cs="Arial"/>
          <w:i/>
        </w:rPr>
        <w:t xml:space="preserve"> V primeru pomanjkanja prostora, se obrazec ustrezno prilagodi. </w:t>
      </w:r>
    </w:p>
    <w:p w14:paraId="7BB76FB5" w14:textId="77777777" w:rsidR="00333F30" w:rsidRPr="00FF0997" w:rsidRDefault="00333F30" w:rsidP="00FF0997">
      <w:pPr>
        <w:jc w:val="both"/>
        <w:rPr>
          <w:rFonts w:cs="Arial"/>
          <w:i/>
        </w:rPr>
      </w:pPr>
    </w:p>
    <w:p w14:paraId="47457BDF" w14:textId="77777777" w:rsidR="009B3368" w:rsidRDefault="009B3368" w:rsidP="00D42CF0">
      <w:pPr>
        <w:pStyle w:val="Telobesedila"/>
        <w:tabs>
          <w:tab w:val="num" w:pos="1080"/>
        </w:tabs>
        <w:rPr>
          <w:rFonts w:cs="Arial"/>
          <w:szCs w:val="22"/>
        </w:rPr>
        <w:sectPr w:rsidR="009B3368" w:rsidSect="0000121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FAE036F" w14:textId="77777777" w:rsidR="00F8091E" w:rsidRDefault="003A669E" w:rsidP="00F8091E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lastRenderedPageBreak/>
        <w:t>Predmet:</w:t>
      </w:r>
      <w:r w:rsidR="00654388" w:rsidRPr="00654388">
        <w:rPr>
          <w:rFonts w:cs="Arial"/>
        </w:rPr>
        <w:t xml:space="preserve"> </w:t>
      </w:r>
      <w:r w:rsidR="00F8091E" w:rsidRPr="00E4554C">
        <w:rPr>
          <w:rFonts w:cs="Arial"/>
        </w:rPr>
        <w:t>Storitve strokovnega nadzora in koordinatorja za zagotavljanje varnosti in zdravja pri delu za obdobje 4 let</w:t>
      </w:r>
      <w:r w:rsidR="00F8091E">
        <w:rPr>
          <w:rFonts w:cs="Arial"/>
        </w:rPr>
        <w:t xml:space="preserve"> </w:t>
      </w:r>
    </w:p>
    <w:p w14:paraId="61C6A8F7" w14:textId="04BC785D" w:rsidR="003A669E" w:rsidRPr="00654388" w:rsidRDefault="003A669E" w:rsidP="00F8091E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 xml:space="preserve">Številka ODOS: </w:t>
      </w:r>
      <w:r w:rsidR="00834215">
        <w:rPr>
          <w:rFonts w:cs="Arial"/>
        </w:rPr>
        <w:t>4302-0028/2021</w:t>
      </w:r>
    </w:p>
    <w:p w14:paraId="1D4CFE4C" w14:textId="77777777" w:rsidR="00525B8A" w:rsidRPr="00E85432" w:rsidRDefault="00525B8A" w:rsidP="00525B8A">
      <w:pPr>
        <w:jc w:val="both"/>
        <w:rPr>
          <w:rFonts w:cs="Arial"/>
        </w:rPr>
      </w:pPr>
    </w:p>
    <w:p w14:paraId="2DC47909" w14:textId="77777777" w:rsidR="00654388" w:rsidRPr="00E85432" w:rsidRDefault="00654388" w:rsidP="00654388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VAŽNEJŠIH </w:t>
      </w:r>
      <w:r w:rsidR="00DB68BD">
        <w:rPr>
          <w:rFonts w:cs="Arial"/>
          <w:b/>
        </w:rPr>
        <w:t xml:space="preserve">IZVEDENIH </w:t>
      </w:r>
      <w:r>
        <w:rPr>
          <w:rFonts w:cs="Arial"/>
          <w:b/>
        </w:rPr>
        <w:t>STORITEV</w:t>
      </w:r>
      <w:r w:rsidRPr="0071168C">
        <w:rPr>
          <w:rFonts w:cs="Arial"/>
          <w:b/>
        </w:rPr>
        <w:t xml:space="preserve"> (REFERENC) </w:t>
      </w:r>
      <w:r>
        <w:rPr>
          <w:rFonts w:cs="Arial"/>
          <w:b/>
        </w:rPr>
        <w:t>NOMINIRANEGA STROKOVNEGA NADZORNIKA ZA STROJNA DELA (SKLOP 2)</w:t>
      </w:r>
    </w:p>
    <w:p w14:paraId="6564166C" w14:textId="77777777" w:rsidR="00E71F4F" w:rsidRDefault="00E71F4F" w:rsidP="00E71F4F">
      <w:pPr>
        <w:rPr>
          <w:rFonts w:cs="Arial"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5953"/>
      </w:tblGrid>
      <w:tr w:rsidR="00654388" w14:paraId="6531F44B" w14:textId="77777777" w:rsidTr="001D73EC">
        <w:tc>
          <w:tcPr>
            <w:tcW w:w="3756" w:type="dxa"/>
          </w:tcPr>
          <w:p w14:paraId="4BBD2A5D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Naziv sodelujočega podjetja pri katerem je oseba zaposlena: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330F18AA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654388" w14:paraId="6B14B1D9" w14:textId="77777777" w:rsidTr="001D73EC">
        <w:tc>
          <w:tcPr>
            <w:tcW w:w="3756" w:type="dxa"/>
          </w:tcPr>
          <w:p w14:paraId="4875C679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694BF901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strokovnega nadzornika: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229C8E88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654388" w14:paraId="30E9666A" w14:textId="77777777" w:rsidTr="001D73EC">
        <w:tc>
          <w:tcPr>
            <w:tcW w:w="3756" w:type="dxa"/>
          </w:tcPr>
          <w:p w14:paraId="13F7C5C0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236A0A3A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Št. let delovnih izkušenj </w:t>
            </w:r>
            <w:r w:rsidRPr="0040409C">
              <w:rPr>
                <w:rFonts w:cs="Arial"/>
                <w:i/>
              </w:rPr>
              <w:t>/navedejo se delovne izkušnje iz tega področja, ki je nominiran/</w:t>
            </w:r>
            <w:r w:rsidRPr="00E85432">
              <w:rPr>
                <w:rFonts w:cs="Arial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361724BE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654388" w14:paraId="519F27E9" w14:textId="77777777" w:rsidTr="001D73EC">
        <w:tc>
          <w:tcPr>
            <w:tcW w:w="3756" w:type="dxa"/>
          </w:tcPr>
          <w:p w14:paraId="050ABEBD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0843FE0E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zobrazba: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337604B3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654388" w14:paraId="13468AA1" w14:textId="77777777" w:rsidTr="001D73EC">
        <w:tc>
          <w:tcPr>
            <w:tcW w:w="3756" w:type="dxa"/>
          </w:tcPr>
          <w:p w14:paraId="61CAEA29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408622E7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>t. IZS</w:t>
            </w:r>
            <w:r>
              <w:rPr>
                <w:rFonts w:cs="Arial"/>
              </w:rPr>
              <w:t xml:space="preserve"> / ZAPS: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74F5C2FE" w14:textId="77777777" w:rsidR="00654388" w:rsidRDefault="00654388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1440FBD0" w14:textId="77777777" w:rsidR="007F23E7" w:rsidRPr="00E85432" w:rsidRDefault="007F23E7" w:rsidP="00E71F4F">
      <w:pPr>
        <w:rPr>
          <w:rFonts w:cs="Arial"/>
        </w:rPr>
      </w:pPr>
    </w:p>
    <w:p w14:paraId="1C090C51" w14:textId="77777777" w:rsidR="009B3368" w:rsidRDefault="009B3368" w:rsidP="009B3368">
      <w:pPr>
        <w:rPr>
          <w:rFonts w:cs="Arial"/>
        </w:rPr>
      </w:pPr>
    </w:p>
    <w:p w14:paraId="222A4A48" w14:textId="77777777" w:rsidR="009B3368" w:rsidRPr="00E85432" w:rsidRDefault="009B3368" w:rsidP="009B3368">
      <w:pPr>
        <w:jc w:val="both"/>
        <w:rPr>
          <w:rFonts w:cs="Arial"/>
        </w:rPr>
      </w:pPr>
      <w:r w:rsidRPr="00814D34">
        <w:rPr>
          <w:rFonts w:cs="Arial"/>
        </w:rPr>
        <w:t>Prilagamo seznam referenc uspešno zaključenih projektov skladno z zahtevami iz navodil ponudnikom za pripravo ponudbe.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277"/>
        <w:gridCol w:w="1559"/>
        <w:gridCol w:w="1134"/>
        <w:gridCol w:w="1276"/>
        <w:gridCol w:w="1559"/>
        <w:gridCol w:w="1559"/>
        <w:gridCol w:w="1701"/>
      </w:tblGrid>
      <w:tr w:rsidR="00654388" w:rsidRPr="00E85432" w14:paraId="19F584CC" w14:textId="77777777" w:rsidTr="001D73EC">
        <w:trPr>
          <w:trHeight w:val="827"/>
        </w:trPr>
        <w:tc>
          <w:tcPr>
            <w:tcW w:w="425" w:type="dxa"/>
          </w:tcPr>
          <w:p w14:paraId="4B70713D" w14:textId="77777777" w:rsidR="00654388" w:rsidRPr="00E85432" w:rsidRDefault="00654388" w:rsidP="001D73E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277" w:type="dxa"/>
          </w:tcPr>
          <w:p w14:paraId="33B51D22" w14:textId="77777777" w:rsidR="00654388" w:rsidRPr="00E85432" w:rsidRDefault="00654388" w:rsidP="001D73EC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Naročnik oz. investitor (naziv, naslov)</w:t>
            </w:r>
          </w:p>
        </w:tc>
        <w:tc>
          <w:tcPr>
            <w:tcW w:w="1559" w:type="dxa"/>
          </w:tcPr>
          <w:p w14:paraId="462B7160" w14:textId="77777777" w:rsidR="00654388" w:rsidRPr="00E85432" w:rsidRDefault="00654388" w:rsidP="001D73EC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Odgovorna oseba naročnika za naročilo (ime in priimek ter položaj odg. osebe, tel.</w:t>
            </w:r>
            <w:r>
              <w:rPr>
                <w:rFonts w:cs="Arial"/>
              </w:rPr>
              <w:t xml:space="preserve"> </w:t>
            </w:r>
            <w:r w:rsidRPr="00E85432">
              <w:rPr>
                <w:rFonts w:cs="Arial"/>
              </w:rPr>
              <w:t>štev.</w:t>
            </w:r>
            <w:r>
              <w:rPr>
                <w:rFonts w:cs="Arial"/>
              </w:rPr>
              <w:t>, e-naslov</w:t>
            </w:r>
            <w:r w:rsidRPr="00E85432">
              <w:rPr>
                <w:rFonts w:cs="Arial"/>
              </w:rPr>
              <w:t>)</w:t>
            </w:r>
          </w:p>
        </w:tc>
        <w:tc>
          <w:tcPr>
            <w:tcW w:w="1134" w:type="dxa"/>
          </w:tcPr>
          <w:p w14:paraId="0BA9496B" w14:textId="77777777" w:rsidR="00654388" w:rsidRPr="00E85432" w:rsidRDefault="00654388" w:rsidP="001D73E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 oz. naročila</w:t>
            </w:r>
          </w:p>
        </w:tc>
        <w:tc>
          <w:tcPr>
            <w:tcW w:w="1276" w:type="dxa"/>
          </w:tcPr>
          <w:p w14:paraId="787243AB" w14:textId="77777777" w:rsidR="00654388" w:rsidRDefault="00654388" w:rsidP="001D73E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izvedene storitve </w:t>
            </w:r>
          </w:p>
          <w:p w14:paraId="529AE0FE" w14:textId="77777777" w:rsidR="00654388" w:rsidRPr="00E85432" w:rsidRDefault="00654388" w:rsidP="001D73EC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14:paraId="1AB66371" w14:textId="77777777" w:rsidR="00654388" w:rsidRDefault="00654388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Naziv objekta in vrsta </w:t>
            </w:r>
            <w:r>
              <w:rPr>
                <w:rFonts w:cs="Arial"/>
              </w:rPr>
              <w:t xml:space="preserve">del </w:t>
            </w:r>
          </w:p>
          <w:p w14:paraId="6211A07E" w14:textId="77777777" w:rsidR="00654388" w:rsidRPr="00E85432" w:rsidRDefault="00654388" w:rsidP="001D73EC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14:paraId="5946F5B0" w14:textId="77777777" w:rsidR="00654388" w:rsidRPr="001A5069" w:rsidRDefault="00654388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Vrednost del</w:t>
            </w:r>
          </w:p>
          <w:p w14:paraId="124C3AB4" w14:textId="77777777" w:rsidR="00654388" w:rsidRDefault="00654388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(v EUR brez DDV)</w:t>
            </w:r>
          </w:p>
          <w:p w14:paraId="1174D619" w14:textId="77777777" w:rsidR="00654388" w:rsidRPr="00E85432" w:rsidRDefault="00DB68BD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  <w:i/>
                <w:sz w:val="18"/>
                <w:szCs w:val="18"/>
              </w:rPr>
              <w:t>/</w:t>
            </w:r>
            <w:r w:rsidR="00654388" w:rsidRPr="00CC16CB">
              <w:rPr>
                <w:rFonts w:cs="Arial"/>
                <w:i/>
                <w:sz w:val="18"/>
                <w:szCs w:val="18"/>
              </w:rPr>
              <w:t>navede se vrednost celotne investicije</w:t>
            </w:r>
            <w:r w:rsidR="00FF52DB">
              <w:rPr>
                <w:rFonts w:cs="Arial"/>
                <w:i/>
                <w:sz w:val="18"/>
                <w:szCs w:val="18"/>
              </w:rPr>
              <w:t xml:space="preserve"> </w:t>
            </w:r>
            <w:r w:rsidR="00FF52DB" w:rsidRPr="00FB12A1">
              <w:rPr>
                <w:rFonts w:cs="Arial"/>
                <w:b/>
                <w:bCs/>
                <w:i/>
                <w:sz w:val="18"/>
                <w:szCs w:val="18"/>
                <w:u w:val="single"/>
              </w:rPr>
              <w:t>in</w:t>
            </w:r>
            <w:r w:rsidR="00654388" w:rsidRPr="00CC16CB">
              <w:rPr>
                <w:rFonts w:cs="Arial"/>
                <w:i/>
                <w:sz w:val="18"/>
                <w:szCs w:val="18"/>
              </w:rPr>
              <w:t xml:space="preserve"> vrednost posameznih</w:t>
            </w:r>
            <w:r w:rsidR="00654388">
              <w:rPr>
                <w:rFonts w:cs="Arial"/>
                <w:i/>
                <w:sz w:val="18"/>
                <w:szCs w:val="18"/>
              </w:rPr>
              <w:t xml:space="preserve"> del (strojna dela)</w:t>
            </w:r>
            <w:r>
              <w:rPr>
                <w:rFonts w:cs="Arial"/>
                <w:i/>
                <w:sz w:val="18"/>
                <w:szCs w:val="18"/>
              </w:rPr>
              <w:t>/</w:t>
            </w:r>
            <w:r w:rsidR="00654388" w:rsidRPr="00CC16CB">
              <w:rPr>
                <w:rFonts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4A46343B" w14:textId="77777777" w:rsidR="00654388" w:rsidRDefault="00654388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 storitve </w:t>
            </w:r>
          </w:p>
          <w:p w14:paraId="024E894A" w14:textId="77777777" w:rsidR="00654388" w:rsidRPr="00E85432" w:rsidRDefault="00654388" w:rsidP="001D73EC">
            <w:pPr>
              <w:jc w:val="center"/>
              <w:rPr>
                <w:rFonts w:cs="Arial"/>
              </w:rPr>
            </w:pPr>
            <w:r w:rsidRPr="001A7505">
              <w:rPr>
                <w:rFonts w:cs="Arial"/>
                <w:i/>
                <w:sz w:val="18"/>
                <w:szCs w:val="18"/>
              </w:rPr>
              <w:t xml:space="preserve">/navede se </w:t>
            </w:r>
            <w:r>
              <w:rPr>
                <w:rFonts w:cs="Arial"/>
                <w:i/>
                <w:sz w:val="18"/>
                <w:szCs w:val="18"/>
              </w:rPr>
              <w:t xml:space="preserve">mesec in leto </w:t>
            </w:r>
            <w:r w:rsidRPr="001A7505">
              <w:rPr>
                <w:rFonts w:cs="Arial"/>
                <w:i/>
                <w:sz w:val="18"/>
                <w:szCs w:val="18"/>
              </w:rPr>
              <w:t>zaključe</w:t>
            </w:r>
            <w:r>
              <w:rPr>
                <w:rFonts w:cs="Arial"/>
                <w:i/>
                <w:sz w:val="18"/>
                <w:szCs w:val="18"/>
              </w:rPr>
              <w:t>ne</w:t>
            </w:r>
            <w:r w:rsidRPr="001A7505">
              <w:rPr>
                <w:rFonts w:cs="Arial"/>
                <w:i/>
                <w:sz w:val="18"/>
                <w:szCs w:val="18"/>
              </w:rPr>
              <w:t xml:space="preserve"> izvedene storitve/</w:t>
            </w:r>
          </w:p>
        </w:tc>
      </w:tr>
      <w:tr w:rsidR="00654388" w:rsidRPr="00E85432" w14:paraId="3729481A" w14:textId="77777777" w:rsidTr="001D73EC">
        <w:trPr>
          <w:trHeight w:val="612"/>
        </w:trPr>
        <w:tc>
          <w:tcPr>
            <w:tcW w:w="425" w:type="dxa"/>
          </w:tcPr>
          <w:p w14:paraId="7AF44054" w14:textId="77777777" w:rsidR="00654388" w:rsidRPr="00E85432" w:rsidRDefault="00654388" w:rsidP="001D73EC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0754CC88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5B37342D" w14:textId="77777777" w:rsidR="00654388" w:rsidRDefault="00654388" w:rsidP="001D73EC">
            <w:pPr>
              <w:rPr>
                <w:rFonts w:cs="Arial"/>
              </w:rPr>
            </w:pPr>
          </w:p>
          <w:p w14:paraId="6FD99A15" w14:textId="77777777" w:rsidR="00654388" w:rsidRDefault="00654388" w:rsidP="001D73EC">
            <w:pPr>
              <w:rPr>
                <w:rFonts w:cs="Arial"/>
              </w:rPr>
            </w:pPr>
          </w:p>
          <w:p w14:paraId="09F8FB83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FD58903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2DF60950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52D01801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435C551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DDF7DEE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31EEF492" w14:textId="77777777" w:rsidR="00654388" w:rsidRPr="00E85432" w:rsidRDefault="00654388" w:rsidP="001D73EC">
            <w:pPr>
              <w:rPr>
                <w:rFonts w:cs="Arial"/>
              </w:rPr>
            </w:pPr>
          </w:p>
        </w:tc>
      </w:tr>
      <w:tr w:rsidR="00654388" w:rsidRPr="00E85432" w14:paraId="57CEEBB1" w14:textId="77777777" w:rsidTr="001D73EC">
        <w:trPr>
          <w:trHeight w:val="612"/>
        </w:trPr>
        <w:tc>
          <w:tcPr>
            <w:tcW w:w="425" w:type="dxa"/>
          </w:tcPr>
          <w:p w14:paraId="45BFD6BA" w14:textId="77777777" w:rsidR="00654388" w:rsidRPr="00E85432" w:rsidRDefault="00654388" w:rsidP="001D73EC">
            <w:pPr>
              <w:rPr>
                <w:rFonts w:cs="Arial"/>
              </w:rPr>
            </w:pPr>
            <w:r w:rsidRPr="00E85432">
              <w:rPr>
                <w:rFonts w:cs="Arial"/>
              </w:rPr>
              <w:t>2.</w:t>
            </w:r>
          </w:p>
          <w:p w14:paraId="6B9D69C5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10EFA05B" w14:textId="77777777" w:rsidR="00654388" w:rsidRDefault="00654388" w:rsidP="001D73EC">
            <w:pPr>
              <w:rPr>
                <w:rFonts w:cs="Arial"/>
              </w:rPr>
            </w:pPr>
          </w:p>
          <w:p w14:paraId="53E78B37" w14:textId="77777777" w:rsidR="00654388" w:rsidRDefault="00654388" w:rsidP="001D73EC">
            <w:pPr>
              <w:rPr>
                <w:rFonts w:cs="Arial"/>
              </w:rPr>
            </w:pPr>
          </w:p>
          <w:p w14:paraId="74D493BF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A34ED44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7B7F0C50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54084542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C55D9E7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4956675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528873CA" w14:textId="77777777" w:rsidR="00654388" w:rsidRPr="00E85432" w:rsidRDefault="00654388" w:rsidP="001D73EC">
            <w:pPr>
              <w:rPr>
                <w:rFonts w:cs="Arial"/>
              </w:rPr>
            </w:pPr>
          </w:p>
        </w:tc>
      </w:tr>
      <w:tr w:rsidR="00654388" w:rsidRPr="00E85432" w14:paraId="37C6568A" w14:textId="77777777" w:rsidTr="001D73EC">
        <w:trPr>
          <w:trHeight w:val="623"/>
        </w:trPr>
        <w:tc>
          <w:tcPr>
            <w:tcW w:w="425" w:type="dxa"/>
          </w:tcPr>
          <w:p w14:paraId="3834C0F0" w14:textId="77777777" w:rsidR="00654388" w:rsidRPr="00E85432" w:rsidRDefault="00654388" w:rsidP="001D73EC">
            <w:pPr>
              <w:rPr>
                <w:rFonts w:cs="Arial"/>
              </w:rPr>
            </w:pPr>
            <w:r w:rsidRPr="00E85432">
              <w:rPr>
                <w:rFonts w:cs="Arial"/>
              </w:rPr>
              <w:t>3.</w:t>
            </w:r>
          </w:p>
          <w:p w14:paraId="5ADA96A5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0ED22185" w14:textId="77777777" w:rsidR="00654388" w:rsidRDefault="00654388" w:rsidP="001D73EC">
            <w:pPr>
              <w:rPr>
                <w:rFonts w:cs="Arial"/>
              </w:rPr>
            </w:pPr>
          </w:p>
          <w:p w14:paraId="2E5C9C2C" w14:textId="77777777" w:rsidR="00654388" w:rsidRDefault="00654388" w:rsidP="001D73EC">
            <w:pPr>
              <w:rPr>
                <w:rFonts w:cs="Arial"/>
              </w:rPr>
            </w:pPr>
          </w:p>
          <w:p w14:paraId="31E007F2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7A9D9F16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0BECF679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CB82D97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0B9C515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1CA9E8E" w14:textId="77777777" w:rsidR="00654388" w:rsidRPr="00E85432" w:rsidRDefault="00654388" w:rsidP="001D73EC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653184F3" w14:textId="77777777" w:rsidR="00654388" w:rsidRPr="00E85432" w:rsidRDefault="00654388" w:rsidP="001D73EC">
            <w:pPr>
              <w:rPr>
                <w:rFonts w:cs="Arial"/>
              </w:rPr>
            </w:pPr>
          </w:p>
        </w:tc>
      </w:tr>
    </w:tbl>
    <w:p w14:paraId="4EF2B410" w14:textId="77777777" w:rsidR="009B3368" w:rsidRDefault="009B3368" w:rsidP="009B3368">
      <w:pPr>
        <w:jc w:val="both"/>
        <w:rPr>
          <w:rFonts w:cs="Arial"/>
        </w:rPr>
      </w:pPr>
    </w:p>
    <w:p w14:paraId="4FF2B209" w14:textId="77777777" w:rsidR="00E50DC5" w:rsidRDefault="00E50DC5" w:rsidP="009B3368">
      <w:pPr>
        <w:jc w:val="both"/>
        <w:rPr>
          <w:rFonts w:cs="Arial"/>
        </w:rPr>
      </w:pPr>
    </w:p>
    <w:p w14:paraId="2CA4F683" w14:textId="77777777" w:rsidR="00E50DC5" w:rsidRPr="00E85432" w:rsidRDefault="00E50DC5" w:rsidP="00E50DC5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4F91C100" w14:textId="77777777" w:rsidR="00E50DC5" w:rsidRPr="00E85432" w:rsidRDefault="00E50DC5" w:rsidP="00E50DC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    Po</w:t>
      </w:r>
      <w:r w:rsidRPr="00E85432">
        <w:rPr>
          <w:rFonts w:cs="Arial"/>
        </w:rPr>
        <w:t>dpis zakonitega zastopnika</w:t>
      </w:r>
    </w:p>
    <w:p w14:paraId="25A60CCC" w14:textId="77777777" w:rsidR="00FF0997" w:rsidRDefault="00FF0997" w:rsidP="00FF0997">
      <w:pPr>
        <w:rPr>
          <w:rFonts w:cs="Arial"/>
          <w:i/>
        </w:rPr>
      </w:pPr>
    </w:p>
    <w:p w14:paraId="6E45A1E2" w14:textId="77777777" w:rsidR="00E50DC5" w:rsidRDefault="00E50DC5" w:rsidP="00FF52DB">
      <w:pPr>
        <w:jc w:val="both"/>
        <w:rPr>
          <w:rFonts w:cs="Arial"/>
          <w:i/>
        </w:rPr>
      </w:pPr>
    </w:p>
    <w:p w14:paraId="006048A7" w14:textId="77777777" w:rsidR="00FF52DB" w:rsidRPr="00FF52DB" w:rsidRDefault="009B3368" w:rsidP="00FF52DB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ponudbe, s katero se prijavljamo na razpis za izvedbo javnega naročila.</w:t>
      </w:r>
      <w:r w:rsidR="00FF52DB">
        <w:rPr>
          <w:rFonts w:cs="Arial"/>
          <w:i/>
        </w:rPr>
        <w:t xml:space="preserve"> V primeru pomanjkanja prostora, se obrazec ustrezno prilagodi. </w:t>
      </w:r>
    </w:p>
    <w:p w14:paraId="08CFD15D" w14:textId="77777777" w:rsidR="009B3368" w:rsidRDefault="009B3368" w:rsidP="009B3368">
      <w:pPr>
        <w:pStyle w:val="Telobesedila"/>
        <w:tabs>
          <w:tab w:val="num" w:pos="1080"/>
        </w:tabs>
        <w:rPr>
          <w:rFonts w:cs="Arial"/>
          <w:szCs w:val="22"/>
        </w:rPr>
        <w:sectPr w:rsidR="009B3368" w:rsidSect="00001218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79F9416" w14:textId="77777777" w:rsidR="003A669E" w:rsidRDefault="003A669E" w:rsidP="001A192C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lastRenderedPageBreak/>
        <w:t>Predmet:</w:t>
      </w:r>
      <w:r w:rsidR="001A192C">
        <w:rPr>
          <w:rFonts w:cs="Arial"/>
        </w:rPr>
        <w:t xml:space="preserve"> </w:t>
      </w:r>
      <w:r w:rsidR="00F8091E" w:rsidRPr="00E4554C">
        <w:rPr>
          <w:rFonts w:cs="Arial"/>
        </w:rPr>
        <w:t>Storitve strokovnega nadzora in koordinatorja za zagotavljanje varnosti in zdravja pri delu za obdobje 4 let</w:t>
      </w:r>
    </w:p>
    <w:p w14:paraId="3000D3CB" w14:textId="7E899785" w:rsidR="003A669E" w:rsidRDefault="003A669E" w:rsidP="003A669E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 ODOS: </w:t>
      </w:r>
      <w:r w:rsidR="00834215">
        <w:rPr>
          <w:rFonts w:cs="Arial"/>
        </w:rPr>
        <w:t>4302-0028/2021</w:t>
      </w:r>
    </w:p>
    <w:p w14:paraId="2AC9EC1A" w14:textId="77777777" w:rsidR="00525B8A" w:rsidRPr="00E85432" w:rsidRDefault="00525B8A" w:rsidP="00525B8A">
      <w:pPr>
        <w:jc w:val="both"/>
        <w:rPr>
          <w:rFonts w:cs="Arial"/>
        </w:rPr>
      </w:pPr>
    </w:p>
    <w:p w14:paraId="1F735902" w14:textId="77777777" w:rsidR="001A192C" w:rsidRPr="00E85432" w:rsidRDefault="001A192C" w:rsidP="001A192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VAŽNEJŠIH </w:t>
      </w:r>
      <w:r w:rsidR="00DB68BD">
        <w:rPr>
          <w:rFonts w:cs="Arial"/>
          <w:b/>
        </w:rPr>
        <w:t xml:space="preserve">IZVEDENIH </w:t>
      </w:r>
      <w:r>
        <w:rPr>
          <w:rFonts w:cs="Arial"/>
          <w:b/>
        </w:rPr>
        <w:t>STORITEV</w:t>
      </w:r>
      <w:r w:rsidRPr="0071168C">
        <w:rPr>
          <w:rFonts w:cs="Arial"/>
          <w:b/>
        </w:rPr>
        <w:t xml:space="preserve"> (REFERENC) </w:t>
      </w:r>
      <w:r>
        <w:rPr>
          <w:rFonts w:cs="Arial"/>
          <w:b/>
        </w:rPr>
        <w:t>NOMINIRANEGA STROKOVNEGA NADZORNIKA ZA ELEKTRO DELA (SKLOP 3)</w:t>
      </w:r>
    </w:p>
    <w:p w14:paraId="272A5C5C" w14:textId="77777777" w:rsidR="00E278E5" w:rsidRPr="00E278E5" w:rsidRDefault="00E278E5" w:rsidP="00E278E5">
      <w:pPr>
        <w:spacing w:before="120"/>
        <w:rPr>
          <w:rFonts w:cs="Arial"/>
          <w:b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5953"/>
      </w:tblGrid>
      <w:tr w:rsidR="001A192C" w14:paraId="516570FB" w14:textId="77777777" w:rsidTr="001D73EC">
        <w:tc>
          <w:tcPr>
            <w:tcW w:w="3756" w:type="dxa"/>
          </w:tcPr>
          <w:p w14:paraId="1F260137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Naziv sodelujočega podjetja pri katerem je oseba zaposlena: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10095743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1A192C" w14:paraId="06306DC7" w14:textId="77777777" w:rsidTr="001D73EC">
        <w:tc>
          <w:tcPr>
            <w:tcW w:w="3756" w:type="dxa"/>
          </w:tcPr>
          <w:p w14:paraId="3BAC21E4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559CFBBF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strokovnega nadzornika: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0272B904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1A192C" w14:paraId="709B04F2" w14:textId="77777777" w:rsidTr="001D73EC">
        <w:tc>
          <w:tcPr>
            <w:tcW w:w="3756" w:type="dxa"/>
          </w:tcPr>
          <w:p w14:paraId="0AF01BED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386C1926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Št. let delovnih izkušenj </w:t>
            </w:r>
            <w:r w:rsidRPr="0040409C">
              <w:rPr>
                <w:rFonts w:cs="Arial"/>
                <w:i/>
              </w:rPr>
              <w:t>/navedejo se delovne izkušnje iz tega področja, ki je nominiran/</w:t>
            </w:r>
            <w:r w:rsidRPr="00E85432">
              <w:rPr>
                <w:rFonts w:cs="Arial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260D8B05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1A192C" w14:paraId="3DE82FB3" w14:textId="77777777" w:rsidTr="001D73EC">
        <w:tc>
          <w:tcPr>
            <w:tcW w:w="3756" w:type="dxa"/>
          </w:tcPr>
          <w:p w14:paraId="0619B8B8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23D0279D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zobrazba: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038C716E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1A192C" w14:paraId="7A6FB18D" w14:textId="77777777" w:rsidTr="001D73EC">
        <w:tc>
          <w:tcPr>
            <w:tcW w:w="3756" w:type="dxa"/>
          </w:tcPr>
          <w:p w14:paraId="0F7ABC59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72985F65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>t. IZS</w:t>
            </w:r>
            <w:r>
              <w:rPr>
                <w:rFonts w:cs="Arial"/>
              </w:rPr>
              <w:t xml:space="preserve"> / ZAPS: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5A90A751" w14:textId="77777777" w:rsidR="001A192C" w:rsidRDefault="001A192C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29FB7A57" w14:textId="77777777" w:rsidR="009B3368" w:rsidRPr="00E85432" w:rsidRDefault="009B3368" w:rsidP="009B3368">
      <w:pPr>
        <w:rPr>
          <w:rFonts w:cs="Arial"/>
        </w:rPr>
      </w:pPr>
    </w:p>
    <w:p w14:paraId="2F9128DC" w14:textId="77777777" w:rsidR="009B3368" w:rsidRDefault="009B3368" w:rsidP="009B3368">
      <w:pPr>
        <w:rPr>
          <w:rFonts w:cs="Arial"/>
        </w:rPr>
      </w:pPr>
    </w:p>
    <w:p w14:paraId="6ED93DCF" w14:textId="77777777" w:rsidR="009B3368" w:rsidRPr="00E85432" w:rsidRDefault="009B3368" w:rsidP="009B3368">
      <w:pPr>
        <w:jc w:val="both"/>
        <w:rPr>
          <w:rFonts w:cs="Arial"/>
        </w:rPr>
      </w:pPr>
      <w:r w:rsidRPr="00814D34">
        <w:rPr>
          <w:rFonts w:cs="Arial"/>
        </w:rPr>
        <w:t>Prilagamo seznam referenc uspešno zaključenih projektov skladno z zahtevami iz navodil ponudnikom za pripravo ponudbe.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277"/>
        <w:gridCol w:w="1559"/>
        <w:gridCol w:w="1134"/>
        <w:gridCol w:w="1276"/>
        <w:gridCol w:w="1559"/>
        <w:gridCol w:w="1559"/>
        <w:gridCol w:w="1701"/>
      </w:tblGrid>
      <w:tr w:rsidR="003A37C9" w:rsidRPr="00E85432" w14:paraId="04681E19" w14:textId="77777777" w:rsidTr="001D73EC">
        <w:trPr>
          <w:trHeight w:val="827"/>
        </w:trPr>
        <w:tc>
          <w:tcPr>
            <w:tcW w:w="425" w:type="dxa"/>
          </w:tcPr>
          <w:p w14:paraId="1F252FC1" w14:textId="77777777" w:rsidR="003A37C9" w:rsidRPr="00E85432" w:rsidRDefault="003A37C9" w:rsidP="001D73E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277" w:type="dxa"/>
          </w:tcPr>
          <w:p w14:paraId="70A5B4D6" w14:textId="77777777" w:rsidR="003A37C9" w:rsidRPr="00E85432" w:rsidRDefault="003A37C9" w:rsidP="001D73EC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Naročnik oz. investitor (naziv, naslov)</w:t>
            </w:r>
          </w:p>
        </w:tc>
        <w:tc>
          <w:tcPr>
            <w:tcW w:w="1559" w:type="dxa"/>
          </w:tcPr>
          <w:p w14:paraId="201758A6" w14:textId="77777777" w:rsidR="003A37C9" w:rsidRPr="00E85432" w:rsidRDefault="003A37C9" w:rsidP="001D73EC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Odgovorna oseba naročnika za naročilo (ime in priimek ter položaj odg. osebe, tel.</w:t>
            </w:r>
            <w:r>
              <w:rPr>
                <w:rFonts w:cs="Arial"/>
              </w:rPr>
              <w:t xml:space="preserve"> </w:t>
            </w:r>
            <w:r w:rsidRPr="00E85432">
              <w:rPr>
                <w:rFonts w:cs="Arial"/>
              </w:rPr>
              <w:t>štev.</w:t>
            </w:r>
            <w:r>
              <w:rPr>
                <w:rFonts w:cs="Arial"/>
              </w:rPr>
              <w:t>, e-naslov</w:t>
            </w:r>
            <w:r w:rsidRPr="00E85432">
              <w:rPr>
                <w:rFonts w:cs="Arial"/>
              </w:rPr>
              <w:t>)</w:t>
            </w:r>
          </w:p>
        </w:tc>
        <w:tc>
          <w:tcPr>
            <w:tcW w:w="1134" w:type="dxa"/>
          </w:tcPr>
          <w:p w14:paraId="3AB0A927" w14:textId="77777777" w:rsidR="003A37C9" w:rsidRPr="00E85432" w:rsidRDefault="003A37C9" w:rsidP="001D73E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 oz. naročila</w:t>
            </w:r>
          </w:p>
        </w:tc>
        <w:tc>
          <w:tcPr>
            <w:tcW w:w="1276" w:type="dxa"/>
          </w:tcPr>
          <w:p w14:paraId="265616A2" w14:textId="77777777" w:rsidR="003A37C9" w:rsidRDefault="003A37C9" w:rsidP="001D73E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izvedene storitve </w:t>
            </w:r>
          </w:p>
          <w:p w14:paraId="4FAF1A0B" w14:textId="77777777" w:rsidR="003A37C9" w:rsidRPr="00E85432" w:rsidRDefault="003A37C9" w:rsidP="001D73EC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14:paraId="0B8705FF" w14:textId="77777777" w:rsidR="003A37C9" w:rsidRDefault="003A37C9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Naziv objekta in vrsta </w:t>
            </w:r>
            <w:r>
              <w:rPr>
                <w:rFonts w:cs="Arial"/>
              </w:rPr>
              <w:t xml:space="preserve">del </w:t>
            </w:r>
          </w:p>
          <w:p w14:paraId="55FDADA0" w14:textId="77777777" w:rsidR="003A37C9" w:rsidRPr="00E85432" w:rsidRDefault="003A37C9" w:rsidP="001D73EC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14:paraId="7FFAB07B" w14:textId="77777777" w:rsidR="003A37C9" w:rsidRPr="001A5069" w:rsidRDefault="003A37C9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Vrednost del</w:t>
            </w:r>
          </w:p>
          <w:p w14:paraId="4F516B53" w14:textId="77777777" w:rsidR="003A37C9" w:rsidRDefault="003A37C9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(v EUR brez DDV)</w:t>
            </w:r>
          </w:p>
          <w:p w14:paraId="018F26BF" w14:textId="77777777" w:rsidR="003A37C9" w:rsidRPr="00E85432" w:rsidRDefault="00DB68BD" w:rsidP="003A37C9">
            <w:pPr>
              <w:jc w:val="center"/>
              <w:rPr>
                <w:rFonts w:cs="Arial"/>
              </w:rPr>
            </w:pPr>
            <w:r>
              <w:rPr>
                <w:rFonts w:cs="Arial"/>
                <w:i/>
                <w:sz w:val="18"/>
                <w:szCs w:val="18"/>
              </w:rPr>
              <w:t>/</w:t>
            </w:r>
            <w:r w:rsidR="003A37C9" w:rsidRPr="00CC16CB">
              <w:rPr>
                <w:rFonts w:cs="Arial"/>
                <w:i/>
                <w:sz w:val="18"/>
                <w:szCs w:val="18"/>
              </w:rPr>
              <w:t>navede se vrednost celotne investicije</w:t>
            </w:r>
            <w:r w:rsidR="00FF52DB">
              <w:rPr>
                <w:rFonts w:cs="Arial"/>
                <w:i/>
                <w:sz w:val="18"/>
                <w:szCs w:val="18"/>
              </w:rPr>
              <w:t xml:space="preserve"> </w:t>
            </w:r>
            <w:r w:rsidR="00FF52DB" w:rsidRPr="00FB12A1">
              <w:rPr>
                <w:rFonts w:cs="Arial"/>
                <w:b/>
                <w:bCs/>
                <w:i/>
                <w:sz w:val="18"/>
                <w:szCs w:val="18"/>
                <w:u w:val="single"/>
              </w:rPr>
              <w:t>in</w:t>
            </w:r>
            <w:r w:rsidR="003A37C9" w:rsidRPr="00CC16CB">
              <w:rPr>
                <w:rFonts w:cs="Arial"/>
                <w:i/>
                <w:sz w:val="18"/>
                <w:szCs w:val="18"/>
              </w:rPr>
              <w:t xml:space="preserve"> vrednost posameznih</w:t>
            </w:r>
            <w:r w:rsidR="003A37C9">
              <w:rPr>
                <w:rFonts w:cs="Arial"/>
                <w:i/>
                <w:sz w:val="18"/>
                <w:szCs w:val="18"/>
              </w:rPr>
              <w:t xml:space="preserve"> del (elektro dela)</w:t>
            </w:r>
            <w:r>
              <w:rPr>
                <w:rFonts w:cs="Arial"/>
                <w:i/>
                <w:sz w:val="18"/>
                <w:szCs w:val="18"/>
              </w:rPr>
              <w:t>/</w:t>
            </w:r>
            <w:r w:rsidR="003A37C9" w:rsidRPr="00CC16CB">
              <w:rPr>
                <w:rFonts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6BCE2DD3" w14:textId="77777777" w:rsidR="003A37C9" w:rsidRDefault="003A37C9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 storitve </w:t>
            </w:r>
          </w:p>
          <w:p w14:paraId="5FC0D995" w14:textId="77777777" w:rsidR="003A37C9" w:rsidRPr="00E85432" w:rsidRDefault="003A37C9" w:rsidP="001D73EC">
            <w:pPr>
              <w:jc w:val="center"/>
              <w:rPr>
                <w:rFonts w:cs="Arial"/>
              </w:rPr>
            </w:pPr>
            <w:r w:rsidRPr="001A7505">
              <w:rPr>
                <w:rFonts w:cs="Arial"/>
                <w:i/>
                <w:sz w:val="18"/>
                <w:szCs w:val="18"/>
              </w:rPr>
              <w:t xml:space="preserve">/navede se </w:t>
            </w:r>
            <w:r>
              <w:rPr>
                <w:rFonts w:cs="Arial"/>
                <w:i/>
                <w:sz w:val="18"/>
                <w:szCs w:val="18"/>
              </w:rPr>
              <w:t xml:space="preserve">mesec in leto </w:t>
            </w:r>
            <w:r w:rsidRPr="001A7505">
              <w:rPr>
                <w:rFonts w:cs="Arial"/>
                <w:i/>
                <w:sz w:val="18"/>
                <w:szCs w:val="18"/>
              </w:rPr>
              <w:t>zaključe</w:t>
            </w:r>
            <w:r>
              <w:rPr>
                <w:rFonts w:cs="Arial"/>
                <w:i/>
                <w:sz w:val="18"/>
                <w:szCs w:val="18"/>
              </w:rPr>
              <w:t>ne</w:t>
            </w:r>
            <w:r w:rsidRPr="001A7505">
              <w:rPr>
                <w:rFonts w:cs="Arial"/>
                <w:i/>
                <w:sz w:val="18"/>
                <w:szCs w:val="18"/>
              </w:rPr>
              <w:t xml:space="preserve"> izvedene storitve/</w:t>
            </w:r>
          </w:p>
        </w:tc>
      </w:tr>
      <w:tr w:rsidR="003A37C9" w:rsidRPr="00E85432" w14:paraId="0683FE47" w14:textId="77777777" w:rsidTr="001D73EC">
        <w:trPr>
          <w:trHeight w:val="612"/>
        </w:trPr>
        <w:tc>
          <w:tcPr>
            <w:tcW w:w="425" w:type="dxa"/>
          </w:tcPr>
          <w:p w14:paraId="295746F4" w14:textId="77777777" w:rsidR="003A37C9" w:rsidRPr="00E85432" w:rsidRDefault="003A37C9" w:rsidP="001D73EC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1449B604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6AD873D8" w14:textId="77777777" w:rsidR="003A37C9" w:rsidRDefault="003A37C9" w:rsidP="001D73EC">
            <w:pPr>
              <w:rPr>
                <w:rFonts w:cs="Arial"/>
              </w:rPr>
            </w:pPr>
          </w:p>
          <w:p w14:paraId="0CE10EBF" w14:textId="77777777" w:rsidR="003A37C9" w:rsidRDefault="003A37C9" w:rsidP="001D73EC">
            <w:pPr>
              <w:rPr>
                <w:rFonts w:cs="Arial"/>
              </w:rPr>
            </w:pPr>
          </w:p>
          <w:p w14:paraId="30FF70CE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2976A3F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15D3E3CE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7CD72568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4C3033C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86009C3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07634613" w14:textId="77777777" w:rsidR="003A37C9" w:rsidRPr="00E85432" w:rsidRDefault="003A37C9" w:rsidP="001D73EC">
            <w:pPr>
              <w:rPr>
                <w:rFonts w:cs="Arial"/>
              </w:rPr>
            </w:pPr>
          </w:p>
        </w:tc>
      </w:tr>
      <w:tr w:rsidR="003A37C9" w:rsidRPr="00E85432" w14:paraId="20016A64" w14:textId="77777777" w:rsidTr="001D73EC">
        <w:trPr>
          <w:trHeight w:val="612"/>
        </w:trPr>
        <w:tc>
          <w:tcPr>
            <w:tcW w:w="425" w:type="dxa"/>
          </w:tcPr>
          <w:p w14:paraId="10BEA630" w14:textId="77777777" w:rsidR="003A37C9" w:rsidRPr="00E85432" w:rsidRDefault="003A37C9" w:rsidP="001D73EC">
            <w:pPr>
              <w:rPr>
                <w:rFonts w:cs="Arial"/>
              </w:rPr>
            </w:pPr>
            <w:r w:rsidRPr="00E85432">
              <w:rPr>
                <w:rFonts w:cs="Arial"/>
              </w:rPr>
              <w:t>2.</w:t>
            </w:r>
          </w:p>
          <w:p w14:paraId="7CFA4258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27D0320A" w14:textId="77777777" w:rsidR="003A37C9" w:rsidRDefault="003A37C9" w:rsidP="001D73EC">
            <w:pPr>
              <w:rPr>
                <w:rFonts w:cs="Arial"/>
              </w:rPr>
            </w:pPr>
          </w:p>
          <w:p w14:paraId="791C7E13" w14:textId="77777777" w:rsidR="003A37C9" w:rsidRDefault="003A37C9" w:rsidP="001D73EC">
            <w:pPr>
              <w:rPr>
                <w:rFonts w:cs="Arial"/>
              </w:rPr>
            </w:pPr>
          </w:p>
          <w:p w14:paraId="551D93F0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AC153E6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15BC861C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7C7194B1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C62572B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3B6D2AE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27BD30AF" w14:textId="77777777" w:rsidR="003A37C9" w:rsidRPr="00E85432" w:rsidRDefault="003A37C9" w:rsidP="001D73EC">
            <w:pPr>
              <w:rPr>
                <w:rFonts w:cs="Arial"/>
              </w:rPr>
            </w:pPr>
          </w:p>
        </w:tc>
      </w:tr>
      <w:tr w:rsidR="003A37C9" w:rsidRPr="00E85432" w14:paraId="6D21DCF3" w14:textId="77777777" w:rsidTr="001D73EC">
        <w:trPr>
          <w:trHeight w:val="623"/>
        </w:trPr>
        <w:tc>
          <w:tcPr>
            <w:tcW w:w="425" w:type="dxa"/>
          </w:tcPr>
          <w:p w14:paraId="715B365F" w14:textId="77777777" w:rsidR="003A37C9" w:rsidRPr="00E85432" w:rsidRDefault="003A37C9" w:rsidP="001D73EC">
            <w:pPr>
              <w:rPr>
                <w:rFonts w:cs="Arial"/>
              </w:rPr>
            </w:pPr>
            <w:r w:rsidRPr="00E85432">
              <w:rPr>
                <w:rFonts w:cs="Arial"/>
              </w:rPr>
              <w:t>3.</w:t>
            </w:r>
          </w:p>
          <w:p w14:paraId="5341D59E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1FACF906" w14:textId="77777777" w:rsidR="003A37C9" w:rsidRDefault="003A37C9" w:rsidP="001D73EC">
            <w:pPr>
              <w:rPr>
                <w:rFonts w:cs="Arial"/>
              </w:rPr>
            </w:pPr>
          </w:p>
          <w:p w14:paraId="49DA20DD" w14:textId="77777777" w:rsidR="003A37C9" w:rsidRDefault="003A37C9" w:rsidP="001D73EC">
            <w:pPr>
              <w:rPr>
                <w:rFonts w:cs="Arial"/>
              </w:rPr>
            </w:pPr>
          </w:p>
          <w:p w14:paraId="502B9547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330A9A36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38CAE628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5AEC4C85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364068CD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0015C2F" w14:textId="77777777" w:rsidR="003A37C9" w:rsidRPr="00E85432" w:rsidRDefault="003A37C9" w:rsidP="001D73EC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2F3A5D81" w14:textId="77777777" w:rsidR="003A37C9" w:rsidRPr="00E85432" w:rsidRDefault="003A37C9" w:rsidP="001D73EC">
            <w:pPr>
              <w:rPr>
                <w:rFonts w:cs="Arial"/>
              </w:rPr>
            </w:pPr>
          </w:p>
        </w:tc>
      </w:tr>
    </w:tbl>
    <w:p w14:paraId="4726543B" w14:textId="77777777" w:rsidR="009B3368" w:rsidRDefault="009B3368" w:rsidP="009B3368">
      <w:pPr>
        <w:jc w:val="both"/>
        <w:rPr>
          <w:rFonts w:cs="Arial"/>
        </w:rPr>
      </w:pPr>
    </w:p>
    <w:p w14:paraId="247A4250" w14:textId="77777777" w:rsidR="009B3368" w:rsidRPr="00E85432" w:rsidRDefault="009B3368" w:rsidP="009B3368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014EB99A" w14:textId="77777777" w:rsidR="009B3368" w:rsidRPr="00E85432" w:rsidRDefault="009B3368" w:rsidP="009B336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    Po</w:t>
      </w:r>
      <w:r w:rsidRPr="00E85432">
        <w:rPr>
          <w:rFonts w:cs="Arial"/>
        </w:rPr>
        <w:t>dpis zakonitega zastopnika</w:t>
      </w:r>
    </w:p>
    <w:p w14:paraId="443307CF" w14:textId="77777777" w:rsidR="009B3368" w:rsidRDefault="009B3368" w:rsidP="009B3368">
      <w:pPr>
        <w:rPr>
          <w:rFonts w:cs="Arial"/>
          <w:i/>
        </w:rPr>
      </w:pPr>
    </w:p>
    <w:p w14:paraId="74BF793F" w14:textId="77777777" w:rsidR="003A37C9" w:rsidRDefault="003A37C9" w:rsidP="00FF0997">
      <w:pPr>
        <w:jc w:val="both"/>
        <w:rPr>
          <w:rFonts w:cs="Arial"/>
          <w:i/>
        </w:rPr>
      </w:pPr>
    </w:p>
    <w:p w14:paraId="709B6483" w14:textId="77777777" w:rsidR="00E50DC5" w:rsidRDefault="00E50DC5" w:rsidP="00FF52DB">
      <w:pPr>
        <w:jc w:val="both"/>
        <w:rPr>
          <w:rFonts w:cs="Arial"/>
          <w:i/>
        </w:rPr>
      </w:pPr>
    </w:p>
    <w:p w14:paraId="146BF4E5" w14:textId="77777777" w:rsidR="00FF52DB" w:rsidRPr="0091751F" w:rsidRDefault="00FF0997" w:rsidP="00FF52DB">
      <w:pPr>
        <w:jc w:val="both"/>
        <w:rPr>
          <w:i/>
        </w:rPr>
      </w:pPr>
      <w:r w:rsidRPr="00FF0997">
        <w:rPr>
          <w:rFonts w:cs="Arial"/>
          <w:i/>
        </w:rPr>
        <w:t>Ta obrazec je sestavni del in priloga ponudbe, s katero se prijavljamo na raz</w:t>
      </w:r>
      <w:r w:rsidR="00FF52DB">
        <w:rPr>
          <w:rFonts w:cs="Arial"/>
          <w:i/>
        </w:rPr>
        <w:t xml:space="preserve">pis za izvedbo javnega naročila. V primeru pomanjkanja prostora, se obrazec ustrezno prilagodi. </w:t>
      </w:r>
    </w:p>
    <w:p w14:paraId="0C9EC00C" w14:textId="77777777" w:rsidR="003A669E" w:rsidRPr="003A37C9" w:rsidRDefault="003A669E" w:rsidP="003A37C9">
      <w:pPr>
        <w:jc w:val="both"/>
        <w:rPr>
          <w:rFonts w:cs="Arial"/>
          <w:i/>
        </w:rPr>
      </w:pPr>
      <w:r>
        <w:rPr>
          <w:rFonts w:cs="Arial"/>
        </w:rPr>
        <w:lastRenderedPageBreak/>
        <w:t>Predmet:</w:t>
      </w:r>
      <w:r w:rsidR="003A37C9">
        <w:rPr>
          <w:rFonts w:cs="Arial"/>
        </w:rPr>
        <w:t xml:space="preserve"> </w:t>
      </w:r>
      <w:r w:rsidR="00F8091E" w:rsidRPr="00E4554C">
        <w:rPr>
          <w:rFonts w:cs="Arial"/>
        </w:rPr>
        <w:t>Storitve strokovnega nadzora in koordinatorja za zagotavljanje varnosti in zdravja pri delu za obdobje 4 let</w:t>
      </w:r>
      <w:r w:rsidR="003A37C9">
        <w:rPr>
          <w:rFonts w:cs="Arial"/>
        </w:rPr>
        <w:tab/>
      </w:r>
      <w:r>
        <w:rPr>
          <w:rFonts w:cs="Arial"/>
        </w:rPr>
        <w:tab/>
      </w:r>
    </w:p>
    <w:p w14:paraId="413A5172" w14:textId="7DC9BF02" w:rsidR="003A669E" w:rsidRDefault="003A669E" w:rsidP="003A669E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 ODOS: </w:t>
      </w:r>
      <w:r w:rsidR="00834215">
        <w:rPr>
          <w:rFonts w:cs="Arial"/>
        </w:rPr>
        <w:t>4302-0028/2021</w:t>
      </w:r>
    </w:p>
    <w:p w14:paraId="75534805" w14:textId="77777777" w:rsidR="00525B8A" w:rsidRDefault="00525B8A" w:rsidP="00525B8A">
      <w:pPr>
        <w:jc w:val="both"/>
        <w:rPr>
          <w:rFonts w:cs="Arial"/>
        </w:rPr>
      </w:pPr>
    </w:p>
    <w:p w14:paraId="16FEDE35" w14:textId="77777777" w:rsidR="00DB68BD" w:rsidRDefault="003A37C9" w:rsidP="00DB68BD">
      <w:pPr>
        <w:jc w:val="center"/>
        <w:rPr>
          <w:rFonts w:cs="Arial"/>
          <w:b/>
        </w:rPr>
      </w:pPr>
      <w:r>
        <w:rPr>
          <w:rFonts w:cs="Arial"/>
          <w:b/>
        </w:rPr>
        <w:t xml:space="preserve">SPISEK VAŽNEJŠIH </w:t>
      </w:r>
      <w:r w:rsidR="00DB68BD">
        <w:rPr>
          <w:rFonts w:cs="Arial"/>
          <w:b/>
        </w:rPr>
        <w:t xml:space="preserve">IZVEDENIH </w:t>
      </w:r>
      <w:r>
        <w:rPr>
          <w:rFonts w:cs="Arial"/>
          <w:b/>
        </w:rPr>
        <w:t>STORITEV</w:t>
      </w:r>
      <w:r w:rsidRPr="0071168C">
        <w:rPr>
          <w:rFonts w:cs="Arial"/>
          <w:b/>
        </w:rPr>
        <w:t xml:space="preserve"> (REFERENC) </w:t>
      </w:r>
      <w:r>
        <w:rPr>
          <w:rFonts w:cs="Arial"/>
          <w:b/>
        </w:rPr>
        <w:t xml:space="preserve">NOMINIRANEGA KOORDINATORJA ZA ZAGOTAVLJANJE VARNOSTI IN ZDRAVJA PRI DELU </w:t>
      </w:r>
    </w:p>
    <w:p w14:paraId="4A9F4A6E" w14:textId="77777777" w:rsidR="003A37C9" w:rsidRPr="00E85432" w:rsidRDefault="003A37C9" w:rsidP="00DB68BD">
      <w:pPr>
        <w:jc w:val="center"/>
        <w:rPr>
          <w:rFonts w:cs="Arial"/>
          <w:b/>
        </w:rPr>
      </w:pPr>
      <w:r>
        <w:rPr>
          <w:rFonts w:cs="Arial"/>
          <w:b/>
        </w:rPr>
        <w:t>(SKLOP 4)</w:t>
      </w:r>
    </w:p>
    <w:p w14:paraId="5BF73A1F" w14:textId="77777777" w:rsidR="008B3725" w:rsidRDefault="008B3725" w:rsidP="008B3725">
      <w:pPr>
        <w:rPr>
          <w:rFonts w:cs="Arial"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5953"/>
      </w:tblGrid>
      <w:tr w:rsidR="003A37C9" w14:paraId="45CE30E4" w14:textId="77777777" w:rsidTr="001D73EC">
        <w:tc>
          <w:tcPr>
            <w:tcW w:w="3756" w:type="dxa"/>
          </w:tcPr>
          <w:p w14:paraId="367DA123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Naziv sodelujočega podjetja pri katerem je oseba zaposlena: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0C9B8872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A37C9" w14:paraId="01D5F4D8" w14:textId="77777777" w:rsidTr="001D73EC">
        <w:tc>
          <w:tcPr>
            <w:tcW w:w="3756" w:type="dxa"/>
          </w:tcPr>
          <w:p w14:paraId="12366C81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4CED43E4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strokovnega nadzornika: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4552500E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A37C9" w14:paraId="6CAE0023" w14:textId="77777777" w:rsidTr="001D73EC">
        <w:tc>
          <w:tcPr>
            <w:tcW w:w="3756" w:type="dxa"/>
          </w:tcPr>
          <w:p w14:paraId="081EA816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1B230E84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Št. let delovnih izkušenj </w:t>
            </w:r>
            <w:r w:rsidRPr="0040409C">
              <w:rPr>
                <w:rFonts w:cs="Arial"/>
                <w:i/>
              </w:rPr>
              <w:t>/navedejo se delovne izkušnje iz tega področja, ki je nominiran/</w:t>
            </w:r>
            <w:r w:rsidRPr="00E85432">
              <w:rPr>
                <w:rFonts w:cs="Arial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2AF0A31B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A37C9" w14:paraId="3CD39544" w14:textId="77777777" w:rsidTr="001D73EC">
        <w:tc>
          <w:tcPr>
            <w:tcW w:w="3756" w:type="dxa"/>
          </w:tcPr>
          <w:p w14:paraId="6A481F2F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6BE135D9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zobrazba: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39DBB5A0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A37C9" w14:paraId="46E3AAD3" w14:textId="77777777" w:rsidTr="001D73EC">
        <w:tc>
          <w:tcPr>
            <w:tcW w:w="3756" w:type="dxa"/>
          </w:tcPr>
          <w:p w14:paraId="1C1218E3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</w:p>
          <w:p w14:paraId="7D51855E" w14:textId="77777777" w:rsidR="003A37C9" w:rsidRDefault="003A37C9" w:rsidP="003A37C9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 xml:space="preserve">t. </w:t>
            </w:r>
            <w:r>
              <w:rPr>
                <w:rFonts w:cs="Arial"/>
              </w:rPr>
              <w:t>strokovnega izpita: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3B765D3C" w14:textId="77777777" w:rsidR="003A37C9" w:rsidRDefault="003A37C9" w:rsidP="001D73EC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271D4D4D" w14:textId="77777777" w:rsidR="009B3368" w:rsidRDefault="009B3368" w:rsidP="009B3368">
      <w:pPr>
        <w:rPr>
          <w:rFonts w:cs="Arial"/>
        </w:rPr>
      </w:pPr>
    </w:p>
    <w:p w14:paraId="2A2B44FC" w14:textId="77777777" w:rsidR="009B3368" w:rsidRPr="00E85432" w:rsidRDefault="009B3368" w:rsidP="009B3368">
      <w:pPr>
        <w:jc w:val="both"/>
        <w:rPr>
          <w:rFonts w:cs="Arial"/>
        </w:rPr>
      </w:pPr>
      <w:r w:rsidRPr="00814D34">
        <w:rPr>
          <w:rFonts w:cs="Arial"/>
        </w:rPr>
        <w:t>Prilagamo seznam referenc uspešno zaključenih projektov skladno z zahtevami iz navodil ponudnikom za pripravo ponudbe.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277"/>
        <w:gridCol w:w="1559"/>
        <w:gridCol w:w="1134"/>
        <w:gridCol w:w="1276"/>
        <w:gridCol w:w="1559"/>
        <w:gridCol w:w="1559"/>
        <w:gridCol w:w="1701"/>
      </w:tblGrid>
      <w:tr w:rsidR="00FF52DB" w:rsidRPr="00E85432" w14:paraId="52FAEC06" w14:textId="77777777" w:rsidTr="001D73EC">
        <w:trPr>
          <w:trHeight w:val="827"/>
        </w:trPr>
        <w:tc>
          <w:tcPr>
            <w:tcW w:w="425" w:type="dxa"/>
          </w:tcPr>
          <w:p w14:paraId="5902525C" w14:textId="77777777" w:rsidR="00FF52DB" w:rsidRPr="00E85432" w:rsidRDefault="00FF52DB" w:rsidP="001D73E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277" w:type="dxa"/>
          </w:tcPr>
          <w:p w14:paraId="491E72F5" w14:textId="77777777" w:rsidR="00FF52DB" w:rsidRPr="00E85432" w:rsidRDefault="00FF52DB" w:rsidP="001D73EC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Naročnik oz. investitor (naziv, naslov)</w:t>
            </w:r>
          </w:p>
        </w:tc>
        <w:tc>
          <w:tcPr>
            <w:tcW w:w="1559" w:type="dxa"/>
          </w:tcPr>
          <w:p w14:paraId="302CEB2F" w14:textId="77777777" w:rsidR="00FF52DB" w:rsidRPr="00E85432" w:rsidRDefault="00FF52DB" w:rsidP="001D73EC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Odgovorna oseba naročnika za naročilo (ime in priimek ter položaj odg. osebe, tel.</w:t>
            </w:r>
            <w:r>
              <w:rPr>
                <w:rFonts w:cs="Arial"/>
              </w:rPr>
              <w:t xml:space="preserve"> </w:t>
            </w:r>
            <w:r w:rsidRPr="00E85432">
              <w:rPr>
                <w:rFonts w:cs="Arial"/>
              </w:rPr>
              <w:t>štev.</w:t>
            </w:r>
            <w:r>
              <w:rPr>
                <w:rFonts w:cs="Arial"/>
              </w:rPr>
              <w:t>, e-naslov</w:t>
            </w:r>
            <w:r w:rsidRPr="00E85432">
              <w:rPr>
                <w:rFonts w:cs="Arial"/>
              </w:rPr>
              <w:t>)</w:t>
            </w:r>
          </w:p>
        </w:tc>
        <w:tc>
          <w:tcPr>
            <w:tcW w:w="1134" w:type="dxa"/>
          </w:tcPr>
          <w:p w14:paraId="46473D2B" w14:textId="77777777" w:rsidR="00FF52DB" w:rsidRPr="00E85432" w:rsidRDefault="00FF52DB" w:rsidP="001D73E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 oz. naročila</w:t>
            </w:r>
          </w:p>
        </w:tc>
        <w:tc>
          <w:tcPr>
            <w:tcW w:w="1276" w:type="dxa"/>
          </w:tcPr>
          <w:p w14:paraId="36028552" w14:textId="77777777" w:rsidR="00FF52DB" w:rsidRDefault="00FF52DB" w:rsidP="001D73E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izvedene storitve </w:t>
            </w:r>
          </w:p>
          <w:p w14:paraId="19C16772" w14:textId="77777777" w:rsidR="00FF52DB" w:rsidRPr="00E85432" w:rsidRDefault="00FF52DB" w:rsidP="001D73EC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14:paraId="2BAA2CEC" w14:textId="77777777" w:rsidR="00FF52DB" w:rsidRDefault="00FF52DB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Naziv objekta in vrsta </w:t>
            </w:r>
            <w:r>
              <w:rPr>
                <w:rFonts w:cs="Arial"/>
              </w:rPr>
              <w:t xml:space="preserve">del </w:t>
            </w:r>
          </w:p>
          <w:p w14:paraId="3A8A2F87" w14:textId="77777777" w:rsidR="00FF52DB" w:rsidRPr="00E85432" w:rsidRDefault="00FF52DB" w:rsidP="001D73EC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14:paraId="624E270E" w14:textId="77777777" w:rsidR="00FF52DB" w:rsidRPr="001A5069" w:rsidRDefault="00FF52DB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Vrednost del</w:t>
            </w:r>
          </w:p>
          <w:p w14:paraId="6B3D3C32" w14:textId="77777777" w:rsidR="00FF52DB" w:rsidRDefault="00FF52DB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(v EUR brez DDV)</w:t>
            </w:r>
          </w:p>
          <w:p w14:paraId="273B2A86" w14:textId="77777777" w:rsidR="00FF52DB" w:rsidRDefault="00FF52DB" w:rsidP="00FF52DB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CC16CB">
              <w:rPr>
                <w:rFonts w:cs="Arial"/>
                <w:i/>
                <w:sz w:val="18"/>
                <w:szCs w:val="18"/>
              </w:rPr>
              <w:t>(navede se vrednost celotne investicije</w:t>
            </w:r>
            <w:r>
              <w:rPr>
                <w:rFonts w:cs="Arial"/>
                <w:i/>
                <w:sz w:val="18"/>
                <w:szCs w:val="18"/>
              </w:rPr>
              <w:t>)</w:t>
            </w:r>
            <w:r w:rsidRPr="00CC16CB">
              <w:rPr>
                <w:rFonts w:cs="Arial"/>
                <w:i/>
                <w:sz w:val="18"/>
                <w:szCs w:val="18"/>
              </w:rPr>
              <w:t xml:space="preserve"> </w:t>
            </w:r>
          </w:p>
          <w:p w14:paraId="23DB20F0" w14:textId="77777777" w:rsidR="00FF52DB" w:rsidRPr="00E85432" w:rsidRDefault="00FF52DB" w:rsidP="00FF52DB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</w:tcPr>
          <w:p w14:paraId="288B4AE4" w14:textId="77777777" w:rsidR="00FF52DB" w:rsidRDefault="00FF52DB" w:rsidP="001D73E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 storitve </w:t>
            </w:r>
          </w:p>
          <w:p w14:paraId="02C4CD0C" w14:textId="77777777" w:rsidR="00FF52DB" w:rsidRPr="00E85432" w:rsidRDefault="00FF52DB" w:rsidP="001D73EC">
            <w:pPr>
              <w:jc w:val="center"/>
              <w:rPr>
                <w:rFonts w:cs="Arial"/>
              </w:rPr>
            </w:pPr>
            <w:r w:rsidRPr="001A7505">
              <w:rPr>
                <w:rFonts w:cs="Arial"/>
                <w:i/>
                <w:sz w:val="18"/>
                <w:szCs w:val="18"/>
              </w:rPr>
              <w:t xml:space="preserve">/navede se </w:t>
            </w:r>
            <w:r>
              <w:rPr>
                <w:rFonts w:cs="Arial"/>
                <w:i/>
                <w:sz w:val="18"/>
                <w:szCs w:val="18"/>
              </w:rPr>
              <w:t xml:space="preserve">mesec in leto </w:t>
            </w:r>
            <w:r w:rsidRPr="001A7505">
              <w:rPr>
                <w:rFonts w:cs="Arial"/>
                <w:i/>
                <w:sz w:val="18"/>
                <w:szCs w:val="18"/>
              </w:rPr>
              <w:t>zaključe</w:t>
            </w:r>
            <w:r>
              <w:rPr>
                <w:rFonts w:cs="Arial"/>
                <w:i/>
                <w:sz w:val="18"/>
                <w:szCs w:val="18"/>
              </w:rPr>
              <w:t>ne</w:t>
            </w:r>
            <w:r w:rsidRPr="001A7505">
              <w:rPr>
                <w:rFonts w:cs="Arial"/>
                <w:i/>
                <w:sz w:val="18"/>
                <w:szCs w:val="18"/>
              </w:rPr>
              <w:t xml:space="preserve"> izvedene storitve/</w:t>
            </w:r>
          </w:p>
        </w:tc>
      </w:tr>
      <w:tr w:rsidR="00FF52DB" w:rsidRPr="00E85432" w14:paraId="0ADB7D30" w14:textId="77777777" w:rsidTr="001D73EC">
        <w:trPr>
          <w:trHeight w:val="612"/>
        </w:trPr>
        <w:tc>
          <w:tcPr>
            <w:tcW w:w="425" w:type="dxa"/>
          </w:tcPr>
          <w:p w14:paraId="7F3D7187" w14:textId="77777777" w:rsidR="00FF52DB" w:rsidRPr="00E85432" w:rsidRDefault="00FF52DB" w:rsidP="001D73EC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73394698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77562D7A" w14:textId="77777777" w:rsidR="00FF52DB" w:rsidRDefault="00FF52DB" w:rsidP="001D73EC">
            <w:pPr>
              <w:rPr>
                <w:rFonts w:cs="Arial"/>
              </w:rPr>
            </w:pPr>
          </w:p>
          <w:p w14:paraId="401B8FB1" w14:textId="77777777" w:rsidR="00FF52DB" w:rsidRDefault="00FF52DB" w:rsidP="001D73EC">
            <w:pPr>
              <w:rPr>
                <w:rFonts w:cs="Arial"/>
              </w:rPr>
            </w:pPr>
          </w:p>
          <w:p w14:paraId="7C644234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D4CBAFB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73ADECD9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72642D7A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083189D9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F820C4A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6B1E7781" w14:textId="77777777" w:rsidR="00FF52DB" w:rsidRPr="00E85432" w:rsidRDefault="00FF52DB" w:rsidP="001D73EC">
            <w:pPr>
              <w:rPr>
                <w:rFonts w:cs="Arial"/>
              </w:rPr>
            </w:pPr>
          </w:p>
        </w:tc>
      </w:tr>
      <w:tr w:rsidR="00FF52DB" w:rsidRPr="00E85432" w14:paraId="37BB1F04" w14:textId="77777777" w:rsidTr="001D73EC">
        <w:trPr>
          <w:trHeight w:val="612"/>
        </w:trPr>
        <w:tc>
          <w:tcPr>
            <w:tcW w:w="425" w:type="dxa"/>
          </w:tcPr>
          <w:p w14:paraId="215E4E84" w14:textId="77777777" w:rsidR="00FF52DB" w:rsidRPr="00E85432" w:rsidRDefault="00FF52DB" w:rsidP="001D73EC">
            <w:pPr>
              <w:rPr>
                <w:rFonts w:cs="Arial"/>
              </w:rPr>
            </w:pPr>
            <w:r w:rsidRPr="00E85432">
              <w:rPr>
                <w:rFonts w:cs="Arial"/>
              </w:rPr>
              <w:t>2.</w:t>
            </w:r>
          </w:p>
          <w:p w14:paraId="39F6DAA5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4E2ECABA" w14:textId="77777777" w:rsidR="00FF52DB" w:rsidRDefault="00FF52DB" w:rsidP="001D73EC">
            <w:pPr>
              <w:rPr>
                <w:rFonts w:cs="Arial"/>
              </w:rPr>
            </w:pPr>
          </w:p>
          <w:p w14:paraId="742412CA" w14:textId="77777777" w:rsidR="00FF52DB" w:rsidRDefault="00FF52DB" w:rsidP="001D73EC">
            <w:pPr>
              <w:rPr>
                <w:rFonts w:cs="Arial"/>
              </w:rPr>
            </w:pPr>
          </w:p>
          <w:p w14:paraId="26F1CBB1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52005F7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5891A534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667B98E0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EA4B32D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7F7A8B1A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1B3768C5" w14:textId="77777777" w:rsidR="00FF52DB" w:rsidRPr="00E85432" w:rsidRDefault="00FF52DB" w:rsidP="001D73EC">
            <w:pPr>
              <w:rPr>
                <w:rFonts w:cs="Arial"/>
              </w:rPr>
            </w:pPr>
          </w:p>
        </w:tc>
      </w:tr>
      <w:tr w:rsidR="00FF52DB" w:rsidRPr="00E85432" w14:paraId="5B7845C5" w14:textId="77777777" w:rsidTr="001D73EC">
        <w:trPr>
          <w:trHeight w:val="623"/>
        </w:trPr>
        <w:tc>
          <w:tcPr>
            <w:tcW w:w="425" w:type="dxa"/>
          </w:tcPr>
          <w:p w14:paraId="20A1A0F1" w14:textId="77777777" w:rsidR="00FF52DB" w:rsidRPr="00E85432" w:rsidRDefault="00FF52DB" w:rsidP="001D73EC">
            <w:pPr>
              <w:rPr>
                <w:rFonts w:cs="Arial"/>
              </w:rPr>
            </w:pPr>
            <w:r w:rsidRPr="00E85432">
              <w:rPr>
                <w:rFonts w:cs="Arial"/>
              </w:rPr>
              <w:t>3.</w:t>
            </w:r>
          </w:p>
          <w:p w14:paraId="73A7F1C6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277" w:type="dxa"/>
          </w:tcPr>
          <w:p w14:paraId="0CF329ED" w14:textId="77777777" w:rsidR="00FF52DB" w:rsidRDefault="00FF52DB" w:rsidP="001D73EC">
            <w:pPr>
              <w:rPr>
                <w:rFonts w:cs="Arial"/>
              </w:rPr>
            </w:pPr>
          </w:p>
          <w:p w14:paraId="679C1946" w14:textId="77777777" w:rsidR="00FF52DB" w:rsidRDefault="00FF52DB" w:rsidP="001D73EC">
            <w:pPr>
              <w:rPr>
                <w:rFonts w:cs="Arial"/>
              </w:rPr>
            </w:pPr>
          </w:p>
          <w:p w14:paraId="6A828AC3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D12501B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3297D98D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0681C37A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3B34DD36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76173BCD" w14:textId="77777777" w:rsidR="00FF52DB" w:rsidRPr="00E85432" w:rsidRDefault="00FF52DB" w:rsidP="001D73EC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745E29D8" w14:textId="77777777" w:rsidR="00FF52DB" w:rsidRPr="00E85432" w:rsidRDefault="00FF52DB" w:rsidP="001D73EC">
            <w:pPr>
              <w:rPr>
                <w:rFonts w:cs="Arial"/>
              </w:rPr>
            </w:pPr>
          </w:p>
        </w:tc>
      </w:tr>
    </w:tbl>
    <w:p w14:paraId="30196B9C" w14:textId="77777777" w:rsidR="009B3368" w:rsidRDefault="009B3368" w:rsidP="009B3368">
      <w:pPr>
        <w:jc w:val="both"/>
        <w:rPr>
          <w:rFonts w:cs="Arial"/>
        </w:rPr>
      </w:pPr>
    </w:p>
    <w:p w14:paraId="35C81D87" w14:textId="77777777" w:rsidR="00E50DC5" w:rsidRPr="00E85432" w:rsidRDefault="00E50DC5" w:rsidP="00E50DC5">
      <w:pPr>
        <w:jc w:val="both"/>
        <w:rPr>
          <w:rFonts w:cs="Arial"/>
        </w:rPr>
      </w:pPr>
      <w:bookmarkStart w:id="0" w:name="_GoBack"/>
      <w:bookmarkEnd w:id="0"/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5921A0A7" w14:textId="77777777" w:rsidR="00E50DC5" w:rsidRPr="00E85432" w:rsidRDefault="00E50DC5" w:rsidP="00E50DC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    Po</w:t>
      </w:r>
      <w:r w:rsidRPr="00E85432">
        <w:rPr>
          <w:rFonts w:cs="Arial"/>
        </w:rPr>
        <w:t>dpis zakonitega zastopnika</w:t>
      </w:r>
    </w:p>
    <w:p w14:paraId="7A1D13FC" w14:textId="77777777" w:rsidR="00FF52DB" w:rsidRDefault="00FF52DB" w:rsidP="009B3368">
      <w:pPr>
        <w:jc w:val="both"/>
        <w:rPr>
          <w:rFonts w:cs="Arial"/>
          <w:i/>
        </w:rPr>
      </w:pPr>
    </w:p>
    <w:p w14:paraId="4894AB46" w14:textId="77777777" w:rsidR="00E50DC5" w:rsidRDefault="00E50DC5" w:rsidP="009B3368">
      <w:pPr>
        <w:jc w:val="both"/>
        <w:rPr>
          <w:rFonts w:cs="Arial"/>
          <w:i/>
        </w:rPr>
      </w:pPr>
    </w:p>
    <w:p w14:paraId="0A7B78AC" w14:textId="77777777" w:rsidR="009B3368" w:rsidRPr="0029771B" w:rsidRDefault="00FF0997" w:rsidP="009B3368">
      <w:pPr>
        <w:jc w:val="both"/>
        <w:rPr>
          <w:i/>
        </w:rPr>
      </w:pPr>
      <w:r w:rsidRPr="00FF0997">
        <w:rPr>
          <w:rFonts w:cs="Arial"/>
          <w:i/>
        </w:rPr>
        <w:t>Ta obrazec je sestavni del in priloga ponudbe, s katero se prijavljamo na razpis za izvedbo javnega naročila.</w:t>
      </w:r>
      <w:r w:rsidR="00FF52DB">
        <w:rPr>
          <w:rFonts w:cs="Arial"/>
          <w:i/>
        </w:rPr>
        <w:t xml:space="preserve"> V primeru pomanjkanja prostora, se obrazec ustrezno prilagodi. </w:t>
      </w:r>
    </w:p>
    <w:sectPr w:rsidR="009B3368" w:rsidRPr="0029771B" w:rsidSect="00001218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17BE4" w14:textId="77777777" w:rsidR="00654D7B" w:rsidRDefault="00654D7B">
      <w:r>
        <w:separator/>
      </w:r>
    </w:p>
  </w:endnote>
  <w:endnote w:type="continuationSeparator" w:id="0">
    <w:p w14:paraId="6105C99B" w14:textId="77777777" w:rsidR="00654D7B" w:rsidRDefault="0065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1A91A" w14:textId="346BC42C" w:rsidR="00370866" w:rsidRPr="003A669E" w:rsidRDefault="003A669E" w:rsidP="00001218">
    <w:pPr>
      <w:pStyle w:val="Noga"/>
      <w:pBdr>
        <w:top w:val="single" w:sz="4" w:space="1" w:color="auto"/>
      </w:pBdr>
      <w:rPr>
        <w:rFonts w:ascii="Arial" w:hAnsi="Arial" w:cs="Arial"/>
        <w:sz w:val="22"/>
        <w:szCs w:val="22"/>
      </w:rPr>
    </w:pPr>
    <w:r w:rsidRPr="003A669E">
      <w:rPr>
        <w:rFonts w:ascii="Arial" w:hAnsi="Arial" w:cs="Arial"/>
        <w:noProof/>
        <w:sz w:val="22"/>
        <w:szCs w:val="22"/>
      </w:rPr>
      <w:t>Evid. št. JN:</w:t>
    </w:r>
    <w:r w:rsidR="00834215">
      <w:rPr>
        <w:rFonts w:ascii="Arial" w:hAnsi="Arial" w:cs="Arial"/>
        <w:noProof/>
        <w:sz w:val="22"/>
        <w:szCs w:val="22"/>
      </w:rPr>
      <w:t xml:space="preserve"> 2021-253</w:t>
    </w:r>
    <w:r w:rsidR="00370866" w:rsidRPr="003A669E">
      <w:rPr>
        <w:rStyle w:val="tevilkastrani"/>
        <w:rFonts w:ascii="Arial" w:hAnsi="Arial" w:cs="Arial"/>
        <w:sz w:val="22"/>
        <w:szCs w:val="22"/>
      </w:rPr>
      <w:tab/>
    </w:r>
    <w:r w:rsidR="00370866" w:rsidRPr="003A669E">
      <w:rPr>
        <w:rStyle w:val="tevilkastrani"/>
        <w:rFonts w:ascii="Arial" w:hAnsi="Arial" w:cs="Arial"/>
        <w:sz w:val="22"/>
        <w:szCs w:val="22"/>
      </w:rPr>
      <w:tab/>
    </w:r>
    <w:r w:rsidR="00370866"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="00370866" w:rsidRPr="003A669E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="00370866"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EE5431">
      <w:rPr>
        <w:rStyle w:val="tevilkastrani"/>
        <w:rFonts w:ascii="Arial" w:hAnsi="Arial" w:cs="Arial"/>
        <w:noProof/>
        <w:sz w:val="22"/>
        <w:szCs w:val="22"/>
      </w:rPr>
      <w:t>4</w:t>
    </w:r>
    <w:r w:rsidR="00370866" w:rsidRPr="003A669E">
      <w:rPr>
        <w:rStyle w:val="tevilkastrani"/>
        <w:rFonts w:ascii="Arial" w:hAnsi="Arial" w:cs="Arial"/>
        <w:sz w:val="22"/>
        <w:szCs w:val="22"/>
      </w:rPr>
      <w:fldChar w:fldCharType="end"/>
    </w:r>
    <w:r w:rsidR="00370866" w:rsidRPr="003A669E">
      <w:rPr>
        <w:rStyle w:val="tevilkastrani"/>
        <w:rFonts w:ascii="Arial" w:hAnsi="Arial" w:cs="Arial"/>
        <w:sz w:val="22"/>
        <w:szCs w:val="22"/>
      </w:rPr>
      <w:t xml:space="preserve"> / </w:t>
    </w:r>
    <w:r w:rsidR="00370866"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="00370866" w:rsidRPr="003A669E">
      <w:rPr>
        <w:rStyle w:val="tevilkastrani"/>
        <w:rFonts w:ascii="Arial" w:hAnsi="Arial" w:cs="Arial"/>
        <w:sz w:val="22"/>
        <w:szCs w:val="22"/>
      </w:rPr>
      <w:instrText xml:space="preserve"> NUMPAGES </w:instrText>
    </w:r>
    <w:r w:rsidR="00370866"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EE5431">
      <w:rPr>
        <w:rStyle w:val="tevilkastrani"/>
        <w:rFonts w:ascii="Arial" w:hAnsi="Arial" w:cs="Arial"/>
        <w:noProof/>
        <w:sz w:val="22"/>
        <w:szCs w:val="22"/>
      </w:rPr>
      <w:t>4</w:t>
    </w:r>
    <w:r w:rsidR="00370866" w:rsidRPr="003A669E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14:paraId="7F63B023" w14:textId="77777777" w:rsidTr="00A1445A">
      <w:tc>
        <w:tcPr>
          <w:tcW w:w="4605" w:type="dxa"/>
          <w:shd w:val="clear" w:color="auto" w:fill="auto"/>
        </w:tcPr>
        <w:p w14:paraId="10F59D54" w14:textId="482F2698" w:rsidR="005A785E" w:rsidRPr="005A785E" w:rsidRDefault="00703B8F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834215">
            <w:rPr>
              <w:noProof/>
            </w:rPr>
            <w:t xml:space="preserve"> 2021-253</w:t>
          </w:r>
        </w:p>
      </w:tc>
      <w:tc>
        <w:tcPr>
          <w:tcW w:w="4605" w:type="dxa"/>
          <w:shd w:val="clear" w:color="auto" w:fill="auto"/>
        </w:tcPr>
        <w:p w14:paraId="39A1631A" w14:textId="3120AF2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E5431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E5431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2E692ACC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1029A" w14:textId="77777777" w:rsidR="00654D7B" w:rsidRDefault="00654D7B">
      <w:r>
        <w:separator/>
      </w:r>
    </w:p>
  </w:footnote>
  <w:footnote w:type="continuationSeparator" w:id="0">
    <w:p w14:paraId="1F657970" w14:textId="77777777" w:rsidR="00654D7B" w:rsidRDefault="00654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669E" w:rsidRPr="00A1445A" w14:paraId="0A80556E" w14:textId="77777777" w:rsidTr="00CD5636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BD09B95" w14:textId="77777777" w:rsidR="003A669E" w:rsidRPr="00A04B00" w:rsidRDefault="003A669E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CED6C55" w14:textId="77777777" w:rsidR="003A669E" w:rsidRPr="00A04B00" w:rsidRDefault="003A669E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B61E47A" w14:textId="77777777" w:rsidR="003A669E" w:rsidRPr="00A04B00" w:rsidRDefault="003A669E" w:rsidP="003A669E">
          <w:pPr>
            <w:ind w:right="6"/>
            <w:rPr>
              <w:rFonts w:cs="Arial"/>
              <w:color w:val="000000"/>
              <w:spacing w:val="-2"/>
            </w:rPr>
          </w:pPr>
        </w:p>
        <w:p w14:paraId="0586EFDF" w14:textId="77777777" w:rsidR="003A669E" w:rsidRPr="00C0552D" w:rsidRDefault="003A669E" w:rsidP="003A669E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24ACDF6F" w14:textId="77777777" w:rsidR="003A669E" w:rsidRPr="00C0552D" w:rsidRDefault="003A669E" w:rsidP="003A669E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7045941" w14:textId="77777777" w:rsidR="003A669E" w:rsidRPr="00A1445A" w:rsidRDefault="003A669E" w:rsidP="003A669E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52E8309" wp14:editId="4465E44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CE0C15F" w14:textId="77777777" w:rsidR="003A669E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5671A2C" w14:textId="77777777" w:rsidR="003A669E" w:rsidRPr="00A1445A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0F6400D3" w14:textId="77777777" w:rsidR="003A669E" w:rsidRPr="00A1445A" w:rsidRDefault="003A669E" w:rsidP="003A669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3A669E" w:rsidRPr="00703B8F" w14:paraId="646A86BE" w14:textId="77777777" w:rsidTr="00CD5636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85A07F7" w14:textId="77777777" w:rsidR="003A669E" w:rsidRPr="00703B8F" w:rsidRDefault="003A37C9" w:rsidP="003A669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0F098F9" w14:textId="77777777" w:rsidR="003A669E" w:rsidRPr="00703B8F" w:rsidRDefault="003A669E" w:rsidP="003A669E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1929673E" w14:textId="77777777" w:rsidR="003A669E" w:rsidRPr="00703B8F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2.11</w:t>
          </w:r>
        </w:p>
      </w:tc>
    </w:tr>
  </w:tbl>
  <w:p w14:paraId="65C02354" w14:textId="77777777" w:rsidR="00E71F4F" w:rsidRDefault="00E71F4F" w:rsidP="003A66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E872E4E" w14:textId="77777777" w:rsidTr="0040409C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D90EBDD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BB5469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5460F4E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69F2B2A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4347B26A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0946347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13F298B6" wp14:editId="5CD944B3">
                <wp:extent cx="619125" cy="714375"/>
                <wp:effectExtent l="0" t="0" r="9525" b="9525"/>
                <wp:docPr id="5" name="Slika 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7B15B4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A08A83B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="009466BC"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392AEB07" w14:textId="77777777" w:rsidR="00370866" w:rsidRPr="00A1445A" w:rsidRDefault="00A04B00" w:rsidP="009466B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9466BC"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40409C" w:rsidRPr="00703B8F" w14:paraId="2D6B440E" w14:textId="77777777" w:rsidTr="0040409C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63083A1B" w14:textId="77777777" w:rsidR="0040409C" w:rsidRPr="00D20ADE" w:rsidRDefault="0040409C" w:rsidP="0040409C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4DA9FA7F" w14:textId="77777777" w:rsidR="0040409C" w:rsidRPr="00D20ADE" w:rsidRDefault="0040409C" w:rsidP="0040409C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0CFBA811" w14:textId="77777777" w:rsidR="0040409C" w:rsidRPr="00D20ADE" w:rsidRDefault="0040409C" w:rsidP="003A37C9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 w:rsidR="003A37C9">
            <w:rPr>
              <w:rFonts w:cs="Arial"/>
              <w:sz w:val="16"/>
              <w:szCs w:val="16"/>
            </w:rPr>
            <w:t>11</w:t>
          </w:r>
        </w:p>
      </w:tc>
    </w:tr>
  </w:tbl>
  <w:p w14:paraId="071EA98D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E5B3F3E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F4F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4583"/>
    <w:rsid w:val="000D76C2"/>
    <w:rsid w:val="000E1875"/>
    <w:rsid w:val="000E41E1"/>
    <w:rsid w:val="000E7050"/>
    <w:rsid w:val="000F6DA7"/>
    <w:rsid w:val="00101B68"/>
    <w:rsid w:val="00112D23"/>
    <w:rsid w:val="00112DCB"/>
    <w:rsid w:val="00114401"/>
    <w:rsid w:val="0012533E"/>
    <w:rsid w:val="001314C1"/>
    <w:rsid w:val="001352C1"/>
    <w:rsid w:val="0014021F"/>
    <w:rsid w:val="00164488"/>
    <w:rsid w:val="00165FC3"/>
    <w:rsid w:val="00166414"/>
    <w:rsid w:val="0017296F"/>
    <w:rsid w:val="00174BFE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F2089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9771B"/>
    <w:rsid w:val="002A6A46"/>
    <w:rsid w:val="002B28E0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67250"/>
    <w:rsid w:val="00370866"/>
    <w:rsid w:val="0037231D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3532D"/>
    <w:rsid w:val="00445049"/>
    <w:rsid w:val="004527D6"/>
    <w:rsid w:val="00453A4E"/>
    <w:rsid w:val="00455EB9"/>
    <w:rsid w:val="004720C5"/>
    <w:rsid w:val="0047643E"/>
    <w:rsid w:val="004801D0"/>
    <w:rsid w:val="004A0508"/>
    <w:rsid w:val="004B065E"/>
    <w:rsid w:val="004D3C90"/>
    <w:rsid w:val="004D6B75"/>
    <w:rsid w:val="004F7C1C"/>
    <w:rsid w:val="0051745B"/>
    <w:rsid w:val="005179FF"/>
    <w:rsid w:val="005255EB"/>
    <w:rsid w:val="00525B8A"/>
    <w:rsid w:val="005316C0"/>
    <w:rsid w:val="00537622"/>
    <w:rsid w:val="005608A6"/>
    <w:rsid w:val="005724B4"/>
    <w:rsid w:val="005753D9"/>
    <w:rsid w:val="005770ED"/>
    <w:rsid w:val="0058399F"/>
    <w:rsid w:val="00587665"/>
    <w:rsid w:val="005A785E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34EFA"/>
    <w:rsid w:val="00741DF3"/>
    <w:rsid w:val="00743912"/>
    <w:rsid w:val="00767A5A"/>
    <w:rsid w:val="00780396"/>
    <w:rsid w:val="0078319E"/>
    <w:rsid w:val="00783525"/>
    <w:rsid w:val="0078751F"/>
    <w:rsid w:val="00787607"/>
    <w:rsid w:val="007D302C"/>
    <w:rsid w:val="007D4174"/>
    <w:rsid w:val="007E0866"/>
    <w:rsid w:val="007E31E3"/>
    <w:rsid w:val="007F23E7"/>
    <w:rsid w:val="007F3757"/>
    <w:rsid w:val="007F4AC2"/>
    <w:rsid w:val="00814D34"/>
    <w:rsid w:val="008155E7"/>
    <w:rsid w:val="00824D1D"/>
    <w:rsid w:val="00832CC9"/>
    <w:rsid w:val="00833AC6"/>
    <w:rsid w:val="00834215"/>
    <w:rsid w:val="00843739"/>
    <w:rsid w:val="0084701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64FA"/>
    <w:rsid w:val="008F3E2F"/>
    <w:rsid w:val="00904A72"/>
    <w:rsid w:val="00904F51"/>
    <w:rsid w:val="00913CF8"/>
    <w:rsid w:val="00941B83"/>
    <w:rsid w:val="00945B2B"/>
    <w:rsid w:val="00946104"/>
    <w:rsid w:val="009466BC"/>
    <w:rsid w:val="009514DD"/>
    <w:rsid w:val="0095198A"/>
    <w:rsid w:val="00953938"/>
    <w:rsid w:val="00965BB4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0F98"/>
    <w:rsid w:val="00A92149"/>
    <w:rsid w:val="00AA2F1C"/>
    <w:rsid w:val="00AA45C7"/>
    <w:rsid w:val="00AB1522"/>
    <w:rsid w:val="00AB3346"/>
    <w:rsid w:val="00AB4674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A2C4A"/>
    <w:rsid w:val="00BB145B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46100"/>
    <w:rsid w:val="00C468BF"/>
    <w:rsid w:val="00C52CE4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E2A15"/>
    <w:rsid w:val="00CF12FC"/>
    <w:rsid w:val="00CF6111"/>
    <w:rsid w:val="00D05C1E"/>
    <w:rsid w:val="00D06278"/>
    <w:rsid w:val="00D1074C"/>
    <w:rsid w:val="00D2343D"/>
    <w:rsid w:val="00D278D4"/>
    <w:rsid w:val="00D42CF0"/>
    <w:rsid w:val="00D579F3"/>
    <w:rsid w:val="00D707B4"/>
    <w:rsid w:val="00D7309B"/>
    <w:rsid w:val="00D77C8B"/>
    <w:rsid w:val="00D80EAF"/>
    <w:rsid w:val="00D8275B"/>
    <w:rsid w:val="00D83E17"/>
    <w:rsid w:val="00D84490"/>
    <w:rsid w:val="00D92C6A"/>
    <w:rsid w:val="00D934D5"/>
    <w:rsid w:val="00DA0B86"/>
    <w:rsid w:val="00DB3E61"/>
    <w:rsid w:val="00DB68BD"/>
    <w:rsid w:val="00DC7B0A"/>
    <w:rsid w:val="00DD3F3A"/>
    <w:rsid w:val="00DF116B"/>
    <w:rsid w:val="00DF3D50"/>
    <w:rsid w:val="00E029F3"/>
    <w:rsid w:val="00E02C2C"/>
    <w:rsid w:val="00E0340C"/>
    <w:rsid w:val="00E261C4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E5431"/>
    <w:rsid w:val="00EE7F32"/>
    <w:rsid w:val="00EF0493"/>
    <w:rsid w:val="00EF1787"/>
    <w:rsid w:val="00EF18FD"/>
    <w:rsid w:val="00F01DBA"/>
    <w:rsid w:val="00F0300D"/>
    <w:rsid w:val="00F0401D"/>
    <w:rsid w:val="00F21B47"/>
    <w:rsid w:val="00F25783"/>
    <w:rsid w:val="00F267C9"/>
    <w:rsid w:val="00F27435"/>
    <w:rsid w:val="00F33579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34E9"/>
    <w:rsid w:val="00FE6A48"/>
    <w:rsid w:val="00FF0997"/>
    <w:rsid w:val="00FF1B9E"/>
    <w:rsid w:val="00FF1C9D"/>
    <w:rsid w:val="00FF52DB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AEB153-9A66-4F15-ADCF-10C3498E6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61</TotalTime>
  <Pages>4</Pages>
  <Words>706</Words>
  <Characters>4724</Characters>
  <Application>Microsoft Office Word</Application>
  <DocSecurity>0</DocSecurity>
  <Lines>39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5420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18</cp:revision>
  <cp:lastPrinted>2016-01-04T14:35:00Z</cp:lastPrinted>
  <dcterms:created xsi:type="dcterms:W3CDTF">2021-04-23T09:52:00Z</dcterms:created>
  <dcterms:modified xsi:type="dcterms:W3CDTF">2021-09-16T10:49:00Z</dcterms:modified>
</cp:coreProperties>
</file>